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6CF757EF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7022F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762E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172</w:t>
            </w:r>
            <w:r w:rsidR="00ED4B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BB11D5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2</w:t>
            </w:r>
            <w:r w:rsidR="002842D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530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3105C067" w:rsidR="004D2D22" w:rsidRPr="00E16BE2" w:rsidRDefault="002842DD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2842D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IM639062</w:t>
            </w:r>
          </w:p>
        </w:tc>
      </w:tr>
      <w:tr w:rsidR="004D2D22" w:rsidRPr="0035314C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672DC6A8" w:rsidR="004D2D22" w:rsidRPr="00E16BE2" w:rsidRDefault="002842DD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NA-LU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B416A4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32442760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(DDNXA-5.15.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-v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.00 - CSE-v51.8.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AB3D5A">
        <w:trPr>
          <w:trHeight w:val="179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0D875154" w14:textId="13968BE7" w:rsidR="004D2D22" w:rsidRPr="009B37F6" w:rsidRDefault="009B37F6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wacimagecontainer"/>
                <w:rFonts w:ascii="Segoe UI" w:hAnsi="Segoe UI" w:cs="Segoe UI"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inline distT="0" distB="0" distL="0" distR="0" wp14:anchorId="283FA48F" wp14:editId="750803D9">
                  <wp:extent cx="1076325" cy="314325"/>
                  <wp:effectExtent l="0" t="0" r="9525" b="9525"/>
                  <wp:docPr id="485893245" name="Picture 485893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wacimagecontainer"/>
                <w:rFonts w:ascii="Segoe UI" w:hAnsi="Segoe UI" w:cs="Segoe UI"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inline distT="0" distB="0" distL="0" distR="0" wp14:anchorId="5C7E83C3" wp14:editId="0F18FC9B">
                  <wp:extent cx="2524125" cy="314325"/>
                  <wp:effectExtent l="0" t="0" r="9525" b="9525"/>
                  <wp:docPr id="695240311" name="Picture 695240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5E3DE6">
              <w:trPr>
                <w:trHeight w:val="916"/>
              </w:trPr>
              <w:tc>
                <w:tcPr>
                  <w:tcW w:w="6573" w:type="dxa"/>
                </w:tcPr>
                <w:p w14:paraId="19507E01" w14:textId="77777777" w:rsidR="004D2D22" w:rsidRPr="004D2D22" w:rsidRDefault="004D2D22" w:rsidP="008D53A2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5849AF" w14:paraId="3BA7643B" w14:textId="77777777" w:rsidTr="00AB3D5A">
        <w:tc>
          <w:tcPr>
            <w:tcW w:w="9625" w:type="dxa"/>
            <w:vAlign w:val="center"/>
          </w:tcPr>
          <w:p w14:paraId="43089776" w14:textId="3A7F19FD" w:rsidR="005B5FCE" w:rsidRPr="00B8544D" w:rsidRDefault="00ED4BA1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49AF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 xml:space="preserve">AES-P1 (DDNXA-5.15.2-v2.00 - CSE-v51.8.6): </w:t>
            </w:r>
            <w:r w:rsidR="005849AF" w:rsidRPr="00A11DF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>Con</w:t>
            </w:r>
            <w:r w:rsidR="005849AF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>dition C</w:t>
            </w:r>
            <w:r w:rsidR="00A43A4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>0835</w:t>
            </w:r>
            <w:r w:rsidR="005849AF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 xml:space="preserve"> shall be attached to ‘Departure Transport Means’ in IE511</w:t>
            </w:r>
            <w:r w:rsidR="00F95631" w:rsidRPr="00B8544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  <w:lang w:val="en-US"/>
              </w:rPr>
              <w:t>.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2BFDAB5B" w:rsidR="00FD0ED0" w:rsidRPr="0058070C" w:rsidRDefault="006E1D71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Condition C</w:t>
            </w:r>
            <w:r w:rsidR="00A43A4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0835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shall be created and attached </w:t>
            </w:r>
            <w:r w:rsidR="00787A5B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to Data Group ‘Departure Transport Means’ in message IE511</w:t>
            </w:r>
            <w:r w:rsidR="00A43A4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,</w:t>
            </w:r>
            <w:r w:rsidR="006C73A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since with the currently </w:t>
            </w:r>
            <w:r w:rsidR="00A43A4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attached </w:t>
            </w:r>
            <w:r w:rsidR="006C73A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condition C0834, the Data Group</w:t>
            </w:r>
            <w:r w:rsidR="000C4D7E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‘Departure Transport Means’</w:t>
            </w:r>
            <w:r w:rsidR="006C73A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will</w:t>
            </w:r>
            <w:r w:rsidR="000C4D7E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erroneously have its Optionality always set to ‘N’</w:t>
            </w:r>
            <w:r w:rsidR="00787A5B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.</w:t>
            </w:r>
            <w:r w:rsidR="00F95631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4D2D22" w14:paraId="0B0B01A4" w14:textId="77777777" w:rsidTr="006A336E">
        <w:tc>
          <w:tcPr>
            <w:tcW w:w="9634" w:type="dxa"/>
          </w:tcPr>
          <w:p w14:paraId="7438F617" w14:textId="2D3670A5" w:rsidR="00B76D16" w:rsidRPr="007660A5" w:rsidRDefault="002842DD" w:rsidP="007660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42DD">
              <w:rPr>
                <w:rFonts w:asciiTheme="minorHAnsi" w:hAnsiTheme="minorHAnsi" w:cstheme="minorHAnsi"/>
                <w:sz w:val="22"/>
                <w:szCs w:val="22"/>
              </w:rPr>
              <w:t>In the current specifications condition C0834 is attached to D.G. &lt;DEPARTURE TRANSPORT MEANS&gt; and controls its optionality</w:t>
            </w:r>
            <w:r w:rsidR="008018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284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0180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842DD">
              <w:rPr>
                <w:rFonts w:asciiTheme="minorHAnsi" w:hAnsiTheme="minorHAnsi" w:cstheme="minorHAnsi"/>
                <w:sz w:val="22"/>
                <w:szCs w:val="22"/>
              </w:rPr>
              <w:t>he current wording of the condition will always lead the D.G. to erroneously always have optionality 'N'</w:t>
            </w:r>
            <w:r w:rsidR="002503E0">
              <w:rPr>
                <w:rFonts w:asciiTheme="minorHAnsi" w:hAnsiTheme="minorHAnsi" w:cstheme="minorHAnsi"/>
                <w:sz w:val="22"/>
                <w:szCs w:val="22"/>
              </w:rPr>
              <w:t xml:space="preserve"> in message IE511</w:t>
            </w:r>
            <w:r w:rsidR="00DE19A3">
              <w:rPr>
                <w:rFonts w:asciiTheme="minorHAnsi" w:hAnsiTheme="minorHAnsi" w:cstheme="minorHAnsi"/>
                <w:sz w:val="22"/>
                <w:szCs w:val="22"/>
              </w:rPr>
              <w:t xml:space="preserve"> since the D.I. &lt;EXPORT </w:t>
            </w:r>
            <w:proofErr w:type="spellStart"/>
            <w:r w:rsidR="00DE19A3">
              <w:rPr>
                <w:rFonts w:asciiTheme="minorHAnsi" w:hAnsiTheme="minorHAnsi" w:cstheme="minorHAnsi"/>
                <w:sz w:val="22"/>
                <w:szCs w:val="22"/>
              </w:rPr>
              <w:t>OPERATION.</w:t>
            </w:r>
            <w:r w:rsidR="00762E7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DE19A3">
              <w:rPr>
                <w:rFonts w:asciiTheme="minorHAnsi" w:hAnsiTheme="minorHAnsi" w:cstheme="minorHAnsi"/>
                <w:sz w:val="22"/>
                <w:szCs w:val="22"/>
              </w:rPr>
              <w:t>eclaration</w:t>
            </w:r>
            <w:proofErr w:type="spellEnd"/>
            <w:r w:rsidR="00DE19A3">
              <w:rPr>
                <w:rFonts w:asciiTheme="minorHAnsi" w:hAnsiTheme="minorHAnsi" w:cstheme="minorHAnsi"/>
                <w:sz w:val="22"/>
                <w:szCs w:val="22"/>
              </w:rPr>
              <w:t xml:space="preserve"> type&gt; is not present in this message</w:t>
            </w:r>
            <w:r w:rsidRPr="002842D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9D43B13" w14:textId="2275E54F" w:rsidR="004D2D22" w:rsidRPr="004D2D22" w:rsidRDefault="004D2D22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B3958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34BCC18D" w:rsidR="00066ED7" w:rsidRPr="00832AE3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2A44E9">
              <w:rPr>
                <w:rFonts w:asciiTheme="minorHAnsi" w:hAnsiTheme="minorHAnsi" w:cstheme="minorHAnsi"/>
                <w:sz w:val="22"/>
                <w:szCs w:val="22"/>
              </w:rPr>
              <w:t>IE511</w:t>
            </w:r>
          </w:p>
          <w:p w14:paraId="1EC19C9D" w14:textId="3DA3954E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C91451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A43A4D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0835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6E41C30D" w14:textId="2A19B272" w:rsidR="002503E0" w:rsidRPr="002503E0" w:rsidRDefault="002503E0" w:rsidP="002503E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3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DDNΧA-5.15.2-v2.00: Yes</w:t>
            </w:r>
          </w:p>
          <w:p w14:paraId="3271B614" w14:textId="77777777" w:rsidR="005514B0" w:rsidRPr="005514B0" w:rsidRDefault="005514B0" w:rsidP="005514B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14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TRP-5.14.0- v1.00: Yes</w:t>
            </w:r>
          </w:p>
          <w:p w14:paraId="0CB73A62" w14:textId="3C38E8A5" w:rsidR="00832AE3" w:rsidRPr="002503E0" w:rsidRDefault="00832AE3" w:rsidP="00832AE3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9B37F6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9B37F6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.00 (Main Document): </w:t>
            </w:r>
            <w:r w:rsidR="002503E0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6874E0C" w14:textId="7A0151A6" w:rsidR="004D2D22" w:rsidRPr="00832AE3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CSE-v51.8.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6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: </w:t>
            </w:r>
            <w:r w:rsid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25722475" w14:textId="23A5EB4F" w:rsidR="004D2D22" w:rsidRPr="00832AE3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DMP Package-5.</w:t>
            </w:r>
            <w:r w:rsidR="000545DB"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8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.00: </w:t>
            </w:r>
            <w:r w:rsid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886751A" w14:textId="2DC0EAD6" w:rsidR="009B37F6" w:rsidRPr="00832AE3" w:rsidRDefault="009B37F6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DDCOM 20.4.1-v1.00: No</w:t>
            </w:r>
          </w:p>
          <w:p w14:paraId="14A0E604" w14:textId="426ACC81" w:rsidR="00502110" w:rsidRPr="00D45336" w:rsidRDefault="00502110" w:rsidP="0050211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1075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0A6A6C5E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02AD7B41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lastRenderedPageBreak/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UCC IA/DA </w:t>
            </w:r>
            <w:proofErr w:type="spellStart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Annex</w:t>
            </w:r>
            <w:proofErr w:type="spellEnd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 B: No</w:t>
            </w:r>
          </w:p>
          <w:p w14:paraId="229C9CA0" w14:textId="727E25E8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7046B0DF" w14:textId="43C398AE" w:rsidR="009B2C35" w:rsidRDefault="009B2C35" w:rsidP="005B5FCE">
      <w:pPr>
        <w:rPr>
          <w:lang w:eastAsia="x-none"/>
        </w:rPr>
      </w:pPr>
    </w:p>
    <w:p w14:paraId="41C51BD6" w14:textId="77777777" w:rsidR="009B2C35" w:rsidRDefault="009B2C35">
      <w:pPr>
        <w:rPr>
          <w:lang w:eastAsia="x-none"/>
        </w:rPr>
      </w:pPr>
      <w:r>
        <w:rPr>
          <w:lang w:eastAsia="x-none"/>
        </w:rPr>
        <w:br w:type="page"/>
      </w:r>
    </w:p>
    <w:p w14:paraId="4F092986" w14:textId="17884261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22E4D5B3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6F2829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BE750A" w:rsidRPr="00BE750A">
              <w:rPr>
                <w:rFonts w:ascii="Calibri" w:hAnsi="Calibri" w:cs="Arial"/>
                <w:b/>
                <w:sz w:val="22"/>
                <w:szCs w:val="22"/>
                <w:lang w:val="en-US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 (incl. Appendix Q2) and the CSE-v51.8.</w:t>
            </w:r>
            <w:r w:rsidR="00BE750A" w:rsidRPr="00BE750A">
              <w:rPr>
                <w:rFonts w:ascii="Calibri" w:hAnsi="Calibri" w:cs="Arial"/>
                <w:b/>
                <w:sz w:val="22"/>
                <w:szCs w:val="22"/>
                <w:lang w:val="en-US"/>
              </w:rPr>
              <w:t>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72255C60" w14:textId="77777777" w:rsidR="004D2D22" w:rsidRPr="004D2D22" w:rsidRDefault="004D2D22" w:rsidP="004D2D22">
            <w:pPr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11843330" w14:textId="542B71A0" w:rsidR="00102893" w:rsidRDefault="00102893" w:rsidP="00102893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Condition C083</w:t>
            </w:r>
            <w:r w:rsidR="00D12E60" w:rsidRPr="00A11DF0"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shall be </w:t>
            </w:r>
            <w:r w:rsidR="00D12E60">
              <w:rPr>
                <w:rFonts w:ascii="Calibri" w:hAnsi="Calibri" w:cs="Calibri"/>
                <w:sz w:val="22"/>
                <w:szCs w:val="22"/>
                <w:lang w:val="en-US"/>
              </w:rPr>
              <w:t>replaced by C0835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12E60">
              <w:rPr>
                <w:rFonts w:ascii="Calibri" w:hAnsi="Calibri" w:cs="Calibri"/>
                <w:sz w:val="22"/>
                <w:szCs w:val="22"/>
              </w:rPr>
              <w:t>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Data Group ‘Departure Transport Means’ in CC511C</w:t>
            </w:r>
          </w:p>
          <w:p w14:paraId="17AC85FE" w14:textId="77777777" w:rsidR="00102893" w:rsidRDefault="00102893" w:rsidP="0010289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9D14AC" w14:textId="77777777" w:rsidR="00102893" w:rsidRPr="001011F6" w:rsidRDefault="00102893" w:rsidP="00102893">
            <w:pPr>
              <w:ind w:left="7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FROM: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0"/>
              <w:gridCol w:w="810"/>
              <w:gridCol w:w="810"/>
              <w:gridCol w:w="1954"/>
            </w:tblGrid>
            <w:tr w:rsidR="00102893" w14:paraId="6C1EE7D9" w14:textId="77777777" w:rsidTr="001011F6">
              <w:tc>
                <w:tcPr>
                  <w:tcW w:w="5110" w:type="dxa"/>
                </w:tcPr>
                <w:p w14:paraId="352EFB8D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---GOODS SHIPMENT</w:t>
                  </w:r>
                </w:p>
              </w:tc>
              <w:tc>
                <w:tcPr>
                  <w:tcW w:w="810" w:type="dxa"/>
                </w:tcPr>
                <w:p w14:paraId="66752DBB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1x</w:t>
                  </w:r>
                </w:p>
              </w:tc>
              <w:tc>
                <w:tcPr>
                  <w:tcW w:w="810" w:type="dxa"/>
                </w:tcPr>
                <w:p w14:paraId="38685326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1954" w:type="dxa"/>
                </w:tcPr>
                <w:p w14:paraId="154AA815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60D61E78" w14:textId="77777777" w:rsidTr="001011F6">
              <w:tc>
                <w:tcPr>
                  <w:tcW w:w="5110" w:type="dxa"/>
                </w:tcPr>
                <w:p w14:paraId="78B14ED7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-----CONSIGNMENT</w:t>
                  </w:r>
                </w:p>
              </w:tc>
              <w:tc>
                <w:tcPr>
                  <w:tcW w:w="810" w:type="dxa"/>
                </w:tcPr>
                <w:p w14:paraId="452A743C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1x</w:t>
                  </w:r>
                </w:p>
              </w:tc>
              <w:tc>
                <w:tcPr>
                  <w:tcW w:w="810" w:type="dxa"/>
                </w:tcPr>
                <w:p w14:paraId="08B9EB75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1954" w:type="dxa"/>
                </w:tcPr>
                <w:p w14:paraId="5F8A89D2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0D1F3764" w14:textId="77777777" w:rsidTr="001011F6">
              <w:tc>
                <w:tcPr>
                  <w:tcW w:w="5110" w:type="dxa"/>
                </w:tcPr>
                <w:p w14:paraId="115BD1FD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(…)</w:t>
                  </w:r>
                </w:p>
              </w:tc>
              <w:tc>
                <w:tcPr>
                  <w:tcW w:w="810" w:type="dxa"/>
                </w:tcPr>
                <w:p w14:paraId="0A939C13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14:paraId="5BD72B1D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954" w:type="dxa"/>
                </w:tcPr>
                <w:p w14:paraId="689DE9CC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51DB6310" w14:textId="77777777" w:rsidTr="001011F6">
              <w:tc>
                <w:tcPr>
                  <w:tcW w:w="5110" w:type="dxa"/>
                </w:tcPr>
                <w:p w14:paraId="019CA99C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-------DEPARTURE TRANSPORT MEANS</w:t>
                  </w:r>
                </w:p>
              </w:tc>
              <w:tc>
                <w:tcPr>
                  <w:tcW w:w="810" w:type="dxa"/>
                </w:tcPr>
                <w:p w14:paraId="72237493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999x</w:t>
                  </w:r>
                </w:p>
              </w:tc>
              <w:tc>
                <w:tcPr>
                  <w:tcW w:w="810" w:type="dxa"/>
                </w:tcPr>
                <w:p w14:paraId="553C205E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954" w:type="dxa"/>
                </w:tcPr>
                <w:p w14:paraId="7EB289FD" w14:textId="77777777" w:rsidR="00102893" w:rsidRPr="001011F6" w:rsidRDefault="00102893" w:rsidP="00102893">
                  <w:pPr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</w:pPr>
                  <w:r w:rsidRPr="001011F6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  <w:t>C0834</w:t>
                  </w:r>
                </w:p>
                <w:p w14:paraId="2264B8EE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G0088</w:t>
                  </w:r>
                </w:p>
                <w:p w14:paraId="0D174C6B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R0855</w:t>
                  </w:r>
                </w:p>
              </w:tc>
            </w:tr>
          </w:tbl>
          <w:p w14:paraId="68742D82" w14:textId="77777777" w:rsidR="00102893" w:rsidRPr="001011F6" w:rsidRDefault="00102893" w:rsidP="0010289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4C02C61E" w14:textId="77777777" w:rsidR="00102893" w:rsidRDefault="00102893" w:rsidP="00102893">
            <w:pPr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TO: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0"/>
              <w:gridCol w:w="810"/>
              <w:gridCol w:w="810"/>
              <w:gridCol w:w="1954"/>
            </w:tblGrid>
            <w:tr w:rsidR="00102893" w14:paraId="1C765B95" w14:textId="77777777" w:rsidTr="001011F6">
              <w:tc>
                <w:tcPr>
                  <w:tcW w:w="5110" w:type="dxa"/>
                </w:tcPr>
                <w:p w14:paraId="21774A56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---GOODS SHIPMENT</w:t>
                  </w:r>
                </w:p>
              </w:tc>
              <w:tc>
                <w:tcPr>
                  <w:tcW w:w="810" w:type="dxa"/>
                </w:tcPr>
                <w:p w14:paraId="786B8C1F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1x</w:t>
                  </w:r>
                </w:p>
              </w:tc>
              <w:tc>
                <w:tcPr>
                  <w:tcW w:w="810" w:type="dxa"/>
                </w:tcPr>
                <w:p w14:paraId="50EB7B05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1954" w:type="dxa"/>
                </w:tcPr>
                <w:p w14:paraId="74DB4F19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38862DF0" w14:textId="77777777" w:rsidTr="001011F6">
              <w:tc>
                <w:tcPr>
                  <w:tcW w:w="5110" w:type="dxa"/>
                </w:tcPr>
                <w:p w14:paraId="03A43362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-----CONSIGNMENT</w:t>
                  </w:r>
                </w:p>
              </w:tc>
              <w:tc>
                <w:tcPr>
                  <w:tcW w:w="810" w:type="dxa"/>
                </w:tcPr>
                <w:p w14:paraId="4D53D852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1x</w:t>
                  </w:r>
                </w:p>
              </w:tc>
              <w:tc>
                <w:tcPr>
                  <w:tcW w:w="810" w:type="dxa"/>
                </w:tcPr>
                <w:p w14:paraId="249E9197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1954" w:type="dxa"/>
                </w:tcPr>
                <w:p w14:paraId="7244127D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22E5F44A" w14:textId="77777777" w:rsidTr="001011F6">
              <w:tc>
                <w:tcPr>
                  <w:tcW w:w="5110" w:type="dxa"/>
                </w:tcPr>
                <w:p w14:paraId="0E9D12A7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(…)</w:t>
                  </w:r>
                </w:p>
              </w:tc>
              <w:tc>
                <w:tcPr>
                  <w:tcW w:w="810" w:type="dxa"/>
                </w:tcPr>
                <w:p w14:paraId="3AE14891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14:paraId="6FA9A97B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954" w:type="dxa"/>
                </w:tcPr>
                <w:p w14:paraId="5AD7C679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102893" w14:paraId="4F28979D" w14:textId="77777777" w:rsidTr="001011F6">
              <w:tc>
                <w:tcPr>
                  <w:tcW w:w="5110" w:type="dxa"/>
                </w:tcPr>
                <w:p w14:paraId="6AD976AC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-------DEPARTURE TRANSPORT MEANS</w:t>
                  </w:r>
                </w:p>
              </w:tc>
              <w:tc>
                <w:tcPr>
                  <w:tcW w:w="810" w:type="dxa"/>
                </w:tcPr>
                <w:p w14:paraId="33AAA2BD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999x</w:t>
                  </w:r>
                </w:p>
              </w:tc>
              <w:tc>
                <w:tcPr>
                  <w:tcW w:w="810" w:type="dxa"/>
                </w:tcPr>
                <w:p w14:paraId="3432090C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954" w:type="dxa"/>
                </w:tcPr>
                <w:p w14:paraId="7E91E9C5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011F6">
                    <w:rPr>
                      <w:rFonts w:ascii="Calibri" w:hAnsi="Calibri" w:cs="Calibri"/>
                      <w:sz w:val="22"/>
                      <w:szCs w:val="22"/>
                      <w:highlight w:val="yellow"/>
                    </w:rPr>
                    <w:t>C</w:t>
                  </w:r>
                  <w:r>
                    <w:rPr>
                      <w:rFonts w:ascii="Calibri" w:hAnsi="Calibri" w:cs="Calibri"/>
                      <w:sz w:val="22"/>
                      <w:szCs w:val="22"/>
                      <w:highlight w:val="yellow"/>
                    </w:rPr>
                    <w:t>0835</w:t>
                  </w:r>
                </w:p>
                <w:p w14:paraId="3EC237A8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G0088</w:t>
                  </w:r>
                </w:p>
                <w:p w14:paraId="3BDE0312" w14:textId="77777777" w:rsidR="00102893" w:rsidRDefault="00102893" w:rsidP="00102893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R0855</w:t>
                  </w:r>
                </w:p>
              </w:tc>
            </w:tr>
          </w:tbl>
          <w:p w14:paraId="020F2A9A" w14:textId="634D4636" w:rsidR="00102893" w:rsidRDefault="00102893" w:rsidP="00A11DF0">
            <w:pPr>
              <w:pStyle w:val="ListParagraph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23DF5D77" w14:textId="00816541" w:rsidR="00EA3A76" w:rsidRPr="00A11DF0" w:rsidRDefault="00C80F17" w:rsidP="00A11DF0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Condition</w:t>
            </w:r>
            <w:r w:rsidR="002503E0" w:rsidRPr="00A11DF0">
              <w:rPr>
                <w:rFonts w:ascii="Calibri" w:hAnsi="Calibri" w:cs="Calibri"/>
                <w:sz w:val="22"/>
                <w:szCs w:val="22"/>
              </w:rPr>
              <w:t xml:space="preserve"> C</w:t>
            </w:r>
            <w:r w:rsidR="00A43A4D">
              <w:rPr>
                <w:rFonts w:ascii="Calibri" w:hAnsi="Calibri" w:cs="Calibri"/>
                <w:sz w:val="22"/>
                <w:szCs w:val="22"/>
              </w:rPr>
              <w:t>0835</w:t>
            </w:r>
            <w:r w:rsidR="002503E0" w:rsidRPr="00A11DF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236A0" w:rsidRPr="00A11DF0">
              <w:rPr>
                <w:rFonts w:ascii="Calibri" w:hAnsi="Calibri" w:cs="Calibri"/>
                <w:sz w:val="22"/>
                <w:szCs w:val="22"/>
              </w:rPr>
              <w:t>will be introduced with the following wording:</w:t>
            </w:r>
          </w:p>
          <w:p w14:paraId="5EFDF7EB" w14:textId="207FE8BB" w:rsidR="002503E0" w:rsidRPr="00A11DF0" w:rsidRDefault="002503E0" w:rsidP="00A11D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3B87AE1" w14:textId="77777777" w:rsidR="002503E0" w:rsidRPr="002503E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</w:rPr>
            </w:pPr>
            <w:r w:rsidRPr="002503E0">
              <w:rPr>
                <w:rFonts w:ascii="Calibri" w:hAnsi="Calibri" w:cs="Calibri"/>
                <w:sz w:val="22"/>
                <w:szCs w:val="22"/>
              </w:rPr>
              <w:t>Technical Description:</w:t>
            </w:r>
          </w:p>
          <w:p w14:paraId="174EDF9C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IF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inlandModeOfTransport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NOT PRESENT</w:t>
            </w:r>
          </w:p>
          <w:p w14:paraId="47E51D4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"N"</w:t>
            </w:r>
          </w:p>
          <w:p w14:paraId="3BA193DF" w14:textId="3E2E1ED5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IF /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ExportOperation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declarationType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EQUAL to 'EX' AND</w:t>
            </w:r>
          </w:p>
          <w:p w14:paraId="40B2B2BF" w14:textId="35FCC10E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GoodsItem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/Procedure/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requestedProcedure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{21, 22}</w:t>
            </w:r>
          </w:p>
          <w:p w14:paraId="22800FF9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25F17AF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inlandModeOfTransport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{5,7}</w:t>
            </w:r>
          </w:p>
          <w:p w14:paraId="3C07B983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"N"</w:t>
            </w:r>
          </w:p>
          <w:p w14:paraId="0F64B7A0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"O"</w:t>
            </w:r>
          </w:p>
          <w:p w14:paraId="25E53138" w14:textId="4D70A8ED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IF /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ExportOperation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declarationType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EQUAL to 'EX' AND</w:t>
            </w:r>
          </w:p>
          <w:p w14:paraId="649DFEBE" w14:textId="351F0306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GoodsItem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/Procedure/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requestedProcedure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{10, 11, 23, 31}</w:t>
            </w:r>
          </w:p>
          <w:p w14:paraId="1C42B137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45955DED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inlandModeOfTransport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{5,7}</w:t>
            </w:r>
          </w:p>
          <w:p w14:paraId="0E4129DD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"O"</w:t>
            </w:r>
          </w:p>
          <w:p w14:paraId="74EFB1D0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"R"</w:t>
            </w:r>
          </w:p>
          <w:p w14:paraId="2A85710C" w14:textId="450D1C99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IF /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ExportOperation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declarationType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EQUAL to 'CO' AND</w:t>
            </w:r>
          </w:p>
          <w:p w14:paraId="5C4EB632" w14:textId="2BCA99AC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GoodsItem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/Procedure/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requestedProcedure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{76, 77}</w:t>
            </w:r>
          </w:p>
          <w:p w14:paraId="52B07806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56F9728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inlandModeOfTransport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is in SET {5,7}</w:t>
            </w:r>
          </w:p>
          <w:p w14:paraId="3AAC1BB5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"N"</w:t>
            </w:r>
          </w:p>
          <w:p w14:paraId="77AFC717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"R"</w:t>
            </w:r>
          </w:p>
          <w:p w14:paraId="32E368E2" w14:textId="2D75C37B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/*/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GoodsShipment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/Consignment/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DepartureTransportMeans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= "N"</w:t>
            </w:r>
          </w:p>
          <w:p w14:paraId="59BF3CB2" w14:textId="77777777" w:rsidR="002503E0" w:rsidRDefault="002503E0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BA0E8CC" w14:textId="77777777" w:rsidR="002503E0" w:rsidRPr="002503E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</w:rPr>
            </w:pPr>
            <w:r w:rsidRPr="002503E0">
              <w:rPr>
                <w:rFonts w:ascii="Calibri" w:hAnsi="Calibri" w:cs="Calibri"/>
                <w:sz w:val="22"/>
                <w:szCs w:val="22"/>
              </w:rPr>
              <w:t>Functional Description:</w:t>
            </w:r>
          </w:p>
          <w:p w14:paraId="070FA44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IF &lt;GOODS SHIPMENT-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CONSIGNMENT.Inland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mode of transport&gt; is NOT PRESENT</w:t>
            </w:r>
          </w:p>
          <w:p w14:paraId="7E1E7DFA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 &lt;GOODS SHIPMENT-CONSIGNMENT-DEPARTURE TRANSPORT MEANS&gt; = "N"</w:t>
            </w:r>
          </w:p>
          <w:p w14:paraId="72D3CA84" w14:textId="62817175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lastRenderedPageBreak/>
              <w:t>ELSE IF &lt;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EXPORT 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OPERATION.Declaration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Type&gt; is EQUAL to ‘EX’ AND &lt;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SHIPMENT-</w:t>
            </w:r>
          </w:p>
          <w:p w14:paraId="420D1CF8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ITEM-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PROCEDURE.Requested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procedure&gt; is in SET {21, 22}</w:t>
            </w:r>
          </w:p>
          <w:p w14:paraId="0C1D290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55BC4165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&lt;GOODS SHIPMENT-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CONSIGNMENT.Inland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mode of transport&gt; is in SET {5,7}</w:t>
            </w:r>
          </w:p>
          <w:p w14:paraId="32259496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&lt;GOODS SHIPMENT-CONSIGNMENT-DEPARTURE TRANSPORT MEANS&gt; = "N"</w:t>
            </w:r>
          </w:p>
          <w:p w14:paraId="66C2109D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&lt;GOODS SHIPMENT-CONSIGNMENT-DEPARTURE TRANSPORT MEANS&gt; = "O"</w:t>
            </w:r>
          </w:p>
          <w:p w14:paraId="3E0433DF" w14:textId="2E8813C4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IF &lt;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EXPORT 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OPERATION.Declaration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Type&gt; is EQUAL to ‘EX’ AND &lt;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SHIPMENT-</w:t>
            </w:r>
          </w:p>
          <w:p w14:paraId="4246CDE0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ITEM-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PROCEDURE.Requested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procedure&gt; is in SET {10, 11, 23, 31}</w:t>
            </w:r>
          </w:p>
          <w:p w14:paraId="3154D860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1EFDB817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&lt;GOODS SHIPMENT-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CONSIGNMENT.Inland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mode of transport&gt; is in SET {5,7}</w:t>
            </w:r>
          </w:p>
          <w:p w14:paraId="068BFC56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&lt;GOODS SHIPMENT-CONSIGNMENT-DEPARTURE TRANSPORT MEANS&gt; = "O"</w:t>
            </w:r>
          </w:p>
          <w:p w14:paraId="435C28A3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&lt;GOODS SHIPMENT-CONSIGNMENT-DEPARTURE TRANSPORT MEANS&gt; = "R"</w:t>
            </w:r>
          </w:p>
          <w:p w14:paraId="418FD44D" w14:textId="5A50FBCA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IF &lt;</w:t>
            </w:r>
            <w:r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EXPORT 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OPERATION.Declaration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Type&gt; is EQUAL to ‘CO’ AND &lt;</w:t>
            </w:r>
            <w:r w:rsidR="0075292C" w:rsidRPr="002D43D8">
              <w:rPr>
                <w:rFonts w:ascii="Calibri" w:hAnsi="Calibri" w:cs="Calibri"/>
                <w:sz w:val="22"/>
                <w:szCs w:val="22"/>
                <w:highlight w:val="yellow"/>
              </w:rPr>
              <w:t>CC515C-</w:t>
            </w: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SHIPMENT-</w:t>
            </w:r>
          </w:p>
          <w:p w14:paraId="45D054B4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GOODS ITEM-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PROCEDURE.Requested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procedure&gt; is in SET {76, 77}</w:t>
            </w:r>
          </w:p>
          <w:p w14:paraId="644E6936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THEN</w:t>
            </w:r>
          </w:p>
          <w:p w14:paraId="2F272512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IF &lt;GOODS SHIPMENT-</w:t>
            </w:r>
            <w:proofErr w:type="spellStart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CONSIGNMENT.Inland</w:t>
            </w:r>
            <w:proofErr w:type="spellEnd"/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mode of transport&gt; is in SET {5,7}</w:t>
            </w:r>
          </w:p>
          <w:p w14:paraId="0BC5DEF6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THEN &lt;GOODS SHIPMENT-CONSIGNMENT-DEPARTURE TRANSPORT MEANS&gt; = "N"</w:t>
            </w:r>
          </w:p>
          <w:p w14:paraId="4107386B" w14:textId="77777777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ELSE &lt;GOODS SHIPMENT-CONSIGNMENT-DEPARTURE TRANSPORT MEANS&gt; = "R"</w:t>
            </w:r>
          </w:p>
          <w:p w14:paraId="33F95746" w14:textId="4D0C2B6D" w:rsidR="002503E0" w:rsidRPr="00A11DF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11DF0">
              <w:rPr>
                <w:rFonts w:ascii="Calibri" w:hAnsi="Calibri" w:cs="Calibri"/>
                <w:sz w:val="22"/>
                <w:szCs w:val="22"/>
                <w:highlight w:val="yellow"/>
              </w:rPr>
              <w:t>ELSE &lt;GOODS SHIPMENT-CONSIGNMENT-DEPARTURE TRANSPORT MEANS&gt; = "N"</w:t>
            </w:r>
          </w:p>
          <w:p w14:paraId="20FD1DA4" w14:textId="024AB74B" w:rsidR="00306730" w:rsidRPr="00A11DF0" w:rsidRDefault="00306730" w:rsidP="00A11DF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9668E8F" w14:textId="2E2FCE82" w:rsidR="004C13A2" w:rsidRDefault="004C13A2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Pr="006E5733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1F5D5FBF" w14:textId="17150B24" w:rsidR="0025696D" w:rsidRDefault="002C0BBF" w:rsidP="002C0BBF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</w:t>
            </w:r>
            <w:proofErr w:type="spellStart"/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RfC</w:t>
            </w:r>
            <w:proofErr w:type="spellEnd"/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proposal </w:t>
            </w:r>
            <w:r w:rsidR="009238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concerns a </w:t>
            </w:r>
            <w:r w:rsidR="009B44A8">
              <w:rPr>
                <w:rFonts w:ascii="Calibri" w:hAnsi="Calibri" w:cs="Calibri"/>
                <w:sz w:val="22"/>
                <w:szCs w:val="22"/>
                <w:lang w:val="en-US"/>
              </w:rPr>
              <w:t>semantic</w:t>
            </w:r>
            <w:r w:rsidR="009238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change. </w:t>
            </w:r>
            <w:r w:rsidR="00F9645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It concerns changes only </w:t>
            </w:r>
            <w:r w:rsidR="004E0FF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on </w:t>
            </w:r>
            <w:r w:rsidR="00AE078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an </w:t>
            </w:r>
            <w:r w:rsidR="004E0FF3">
              <w:rPr>
                <w:rFonts w:ascii="Calibri" w:hAnsi="Calibri" w:cs="Calibri"/>
                <w:sz w:val="22"/>
                <w:szCs w:val="22"/>
                <w:lang w:val="en-US"/>
              </w:rPr>
              <w:t>External Domain message</w:t>
            </w:r>
            <w:r w:rsidR="004B3F1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(CC511C)</w:t>
            </w:r>
            <w:r w:rsidR="00AE0786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  <w:r w:rsidR="0024090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gramStart"/>
            <w:r w:rsidR="00AE0786">
              <w:rPr>
                <w:rFonts w:ascii="Calibri" w:hAnsi="Calibri" w:cs="Calibri"/>
                <w:sz w:val="22"/>
                <w:szCs w:val="22"/>
                <w:lang w:val="en-US"/>
              </w:rPr>
              <w:t>S</w:t>
            </w:r>
            <w:r w:rsidR="00240907">
              <w:rPr>
                <w:rFonts w:ascii="Calibri" w:hAnsi="Calibri" w:cs="Calibri"/>
                <w:sz w:val="22"/>
                <w:szCs w:val="22"/>
                <w:lang w:val="en-US"/>
              </w:rPr>
              <w:t>pecifically</w:t>
            </w:r>
            <w:proofErr w:type="gramEnd"/>
            <w:r w:rsidR="0024090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it proposes the </w:t>
            </w:r>
            <w:r w:rsidR="0028573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detachment of one condition and </w:t>
            </w:r>
            <w:r w:rsidR="00C80D9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creation of a new condition that will be attached at the </w:t>
            </w:r>
            <w:r w:rsidR="00A11DF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same </w:t>
            </w:r>
            <w:r w:rsidR="00A11DF0">
              <w:t>Data</w:t>
            </w:r>
            <w:r w:rsidR="0057078C" w:rsidRPr="0057078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Group &lt;Departure Transport Means&gt;</w:t>
            </w:r>
            <w:r w:rsidR="0025696D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7EF9FCC6" w14:textId="77777777" w:rsidR="0025696D" w:rsidRDefault="0025696D" w:rsidP="0025696D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Since this RFC-proposal does not affect the Common Domain, it is considered that the change proposed via the current IAR shall be deployed in a </w:t>
            </w:r>
            <w:r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flexible way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15EFED5E" w14:textId="77777777" w:rsidR="00923895" w:rsidRPr="00923895" w:rsidRDefault="00923895" w:rsidP="002C0BBF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9783A27" w14:textId="2914A760" w:rsidR="004D2D22" w:rsidRPr="0075292C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 w:rsidR="0075292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38EF7DCC" w14:textId="77777777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4553A0E" w14:textId="54DAC1B5" w:rsidR="00A132DE" w:rsidRPr="00923895" w:rsidRDefault="004D2D22" w:rsidP="00923895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National Domain – </w:t>
            </w:r>
            <w:r w:rsidR="00375561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No</w:t>
            </w:r>
          </w:p>
          <w:p w14:paraId="58F74CC4" w14:textId="77777777" w:rsidR="004D2D22" w:rsidRPr="005E562C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240074F" w14:textId="6577B939" w:rsidR="00EC0E3C" w:rsidRDefault="00EC0E3C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</w:t>
            </w:r>
          </w:p>
          <w:p w14:paraId="2B3208AE" w14:textId="674625CD" w:rsidR="00FD0ED0" w:rsidRDefault="0075292C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In case of non-implementation, the Data Group &lt;Departure Transport Means&gt; which has C0834 attached on it in message IE511, will always have </w:t>
            </w:r>
            <w:r w:rsidR="00232176">
              <w:rPr>
                <w:rFonts w:ascii="Calibri" w:hAnsi="Calibri" w:cs="Calibri"/>
                <w:sz w:val="22"/>
                <w:szCs w:val="22"/>
                <w:lang w:val="en-US"/>
              </w:rPr>
              <w:t>its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optionality erroneously set as ‘N’</w:t>
            </w:r>
            <w:r w:rsidR="00BE517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even in cases where </w:t>
            </w:r>
            <w:r w:rsidR="006F1FEE">
              <w:rPr>
                <w:rFonts w:ascii="Calibri" w:hAnsi="Calibri" w:cs="Calibri"/>
                <w:sz w:val="22"/>
                <w:szCs w:val="22"/>
                <w:lang w:val="en-US"/>
              </w:rPr>
              <w:t>the D.G. needs to be used.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14:paraId="43A369ED" w14:textId="77777777" w:rsidR="007443EE" w:rsidRPr="004D2D22" w:rsidRDefault="007443EE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E8D1275" w14:textId="77777777" w:rsidR="00777347" w:rsidRPr="008310EE" w:rsidRDefault="00102819" w:rsidP="00777347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77347">
              <w:rPr>
                <w:rFonts w:ascii="Calibri" w:hAnsi="Calibri" w:cs="Calibri"/>
                <w:sz w:val="22"/>
                <w:szCs w:val="22"/>
              </w:rPr>
              <w:t>27</w:t>
            </w:r>
            <w:r w:rsidR="00777347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777347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1509F93C" w14:textId="47F622FE" w:rsidR="00777347" w:rsidRPr="00D423DA" w:rsidRDefault="00777347" w:rsidP="00777347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83021">
              <w:rPr>
                <w:rFonts w:ascii="Calibri" w:hAnsi="Calibri" w:cs="Calibri"/>
                <w:sz w:val="22"/>
                <w:szCs w:val="22"/>
              </w:rPr>
              <w:t>N/A</w:t>
            </w:r>
          </w:p>
          <w:p w14:paraId="674D7518" w14:textId="5EF32A59" w:rsidR="0021332C" w:rsidRPr="00807CB0" w:rsidRDefault="00777347" w:rsidP="0077734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7204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7204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</w:tc>
      </w:tr>
    </w:tbl>
    <w:p w14:paraId="3616FC98" w14:textId="77777777" w:rsidR="005B5FCE" w:rsidRPr="004D2D22" w:rsidRDefault="005B5FCE" w:rsidP="005B5FCE">
      <w:pPr>
        <w:rPr>
          <w:rFonts w:asciiTheme="minorHAnsi" w:hAnsiTheme="minorHAnsi" w:cstheme="minorHAnsi"/>
          <w:sz w:val="28"/>
          <w:szCs w:val="28"/>
          <w:lang w:val="en-US" w:eastAsia="x-none"/>
        </w:rPr>
      </w:pPr>
    </w:p>
    <w:p w14:paraId="2AE519A7" w14:textId="3F7D0C24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7F83853E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DDNXA-5.1</w:t>
            </w:r>
            <w:r w:rsidR="006F2829"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923895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-v</w:t>
            </w:r>
            <w:r w:rsidR="006F2829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.00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5E3DE6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53B0074E" w:rsidR="004D2D22" w:rsidRPr="00A11DF0" w:rsidRDefault="0075292C" w:rsidP="005E3DE6">
                  <w:pPr>
                    <w:rPr>
                      <w:rFonts w:ascii="Segoe UI" w:hAnsi="Segoe UI" w:cs="Segoe UI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 of appendices: Q2, D</w:t>
                  </w:r>
                  <w:r w:rsidR="00A01A35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, K</w:t>
                  </w:r>
                </w:p>
              </w:tc>
            </w:tr>
          </w:tbl>
          <w:p w14:paraId="7787A63B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1573D" w:rsidRPr="00D90651" w:rsidDel="00EB1D59" w14:paraId="30076D0E" w14:textId="77777777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1AA" w14:textId="77777777" w:rsidR="0011573D" w:rsidRPr="00C57888" w:rsidDel="00EB1D59" w:rsidRDefault="0011573D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7888" w:rsidDel="00EB1D59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57888" w:rsidDel="00EB1D5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C57888" w:rsidDel="00EB1D5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C57888" w:rsidDel="00EB1D5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C57888" w:rsidDel="00EB1D59">
              <w:rPr>
                <w:rFonts w:asciiTheme="minorHAnsi" w:hAnsiTheme="minorHAnsi" w:cs="Segoe UI"/>
                <w:b/>
                <w:sz w:val="22"/>
                <w:szCs w:val="22"/>
              </w:rPr>
              <w:t>CTP-5.</w:t>
            </w:r>
            <w:r w:rsidRPr="00C57888">
              <w:rPr>
                <w:rFonts w:asciiTheme="minorHAnsi" w:hAnsiTheme="minorHAnsi" w:cs="Segoe UI"/>
                <w:b/>
                <w:sz w:val="22"/>
                <w:szCs w:val="22"/>
              </w:rPr>
              <w:t>14</w:t>
            </w:r>
            <w:r w:rsidRPr="00C57888" w:rsidDel="00EB1D59">
              <w:rPr>
                <w:rFonts w:asciiTheme="minorHAnsi" w:hAnsiTheme="minorHAnsi" w:cs="Segoe UI"/>
                <w:b/>
                <w:sz w:val="22"/>
                <w:szCs w:val="22"/>
              </w:rPr>
              <w:t>.0-v1.00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6BD" w14:textId="77777777" w:rsidR="0011573D" w:rsidRPr="00D90651" w:rsidDel="00EB1D59" w:rsidRDefault="0011573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68C094A6" w14:textId="77777777" w:rsidR="0011573D" w:rsidRPr="00D90651" w:rsidDel="00EB1D59" w:rsidRDefault="0011573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 w:rsidDel="00EB1D59">
              <w:rPr>
                <w:rFonts w:asciiTheme="minorHAnsi" w:hAnsiTheme="minorHAnsi" w:cs="Arial"/>
                <w:bCs/>
                <w:sz w:val="22"/>
                <w:szCs w:val="22"/>
              </w:rPr>
              <w:lastRenderedPageBreak/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11573D" w:rsidRPr="00D90651" w14:paraId="6AE39737" w14:textId="7777777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3850A" w14:textId="77777777" w:rsidR="0011573D" w:rsidRPr="00D90651" w:rsidRDefault="0011573D">
                  <w:pPr>
                    <w:rPr>
                      <w:rFonts w:ascii="Segoe UI" w:hAnsi="Segoe UI" w:cs="Segoe UI"/>
                      <w:sz w:val="21"/>
                      <w:szCs w:val="21"/>
                      <w:lang w:eastAsia="en-GB"/>
                    </w:rPr>
                  </w:pPr>
                  <w:r w:rsidRPr="00000B40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Alignment of messages according to the updates of specifications.</w:t>
                  </w:r>
                </w:p>
              </w:tc>
            </w:tr>
          </w:tbl>
          <w:p w14:paraId="382CF6DE" w14:textId="77777777" w:rsidR="0011573D" w:rsidRPr="00D90651" w:rsidDel="00EB1D59" w:rsidRDefault="0011573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  <w:lang w:eastAsia="en-GB"/>
              </w:rPr>
            </w:pPr>
          </w:p>
        </w:tc>
      </w:tr>
      <w:tr w:rsidR="00954CDE" w:rsidRPr="005E7EDB" w14:paraId="05F59D92" w14:textId="77777777" w:rsidTr="009F36C4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087" w14:textId="77777777" w:rsidR="00954CDE" w:rsidRPr="006E5733" w:rsidRDefault="00954CDE" w:rsidP="009F36C4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5514B0">
              <w:rPr>
                <w:rFonts w:asciiTheme="minorHAnsi" w:hAnsiTheme="minorHAnsi" w:cs="Segoe UI"/>
                <w:b/>
                <w:bCs/>
                <w:sz w:val="22"/>
                <w:szCs w:val="22"/>
              </w:rPr>
              <w:t>TRP-5.14.0-v1.00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9BE3" w14:textId="77777777" w:rsidR="00954CDE" w:rsidRPr="00D90651" w:rsidRDefault="00954CDE" w:rsidP="009F36C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31B5534B" w14:textId="77777777" w:rsidR="00954CDE" w:rsidRPr="003D114B" w:rsidRDefault="00954CDE" w:rsidP="009F36C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954CDE" w:rsidRPr="003D114B" w14:paraId="625BD5DD" w14:textId="77777777" w:rsidTr="009F36C4">
              <w:tc>
                <w:tcPr>
                  <w:tcW w:w="1502" w:type="dxa"/>
                </w:tcPr>
                <w:p w14:paraId="14493998" w14:textId="77777777" w:rsidR="00954CDE" w:rsidRPr="00406DD3" w:rsidRDefault="00954CDE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58332B6C" w14:textId="64007FD1" w:rsidR="00954CDE" w:rsidRPr="00406DD3" w:rsidRDefault="00255C6D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3E15B8B5" w14:textId="0359D1DA" w:rsidR="00954CDE" w:rsidRPr="00824832" w:rsidRDefault="00255C6D" w:rsidP="009F36C4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54CDE" w:rsidRPr="003D114B" w14:paraId="17744792" w14:textId="77777777" w:rsidTr="009F36C4">
              <w:tc>
                <w:tcPr>
                  <w:tcW w:w="1502" w:type="dxa"/>
                </w:tcPr>
                <w:p w14:paraId="78285E84" w14:textId="77777777" w:rsidR="00954CDE" w:rsidRPr="00406DD3" w:rsidRDefault="00954CDE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3FBEE8FC" w14:textId="2ECC63B3" w:rsidR="00954CDE" w:rsidRPr="00406DD3" w:rsidRDefault="00255C6D" w:rsidP="009F36C4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19FCEF47" w14:textId="35614999" w:rsidR="00954CDE" w:rsidRPr="00406DD3" w:rsidRDefault="00255C6D" w:rsidP="009F36C4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54CDE" w:rsidRPr="003D114B" w14:paraId="05F58550" w14:textId="77777777" w:rsidTr="009F36C4">
              <w:tc>
                <w:tcPr>
                  <w:tcW w:w="1502" w:type="dxa"/>
                </w:tcPr>
                <w:p w14:paraId="62EA582C" w14:textId="77777777" w:rsidR="00954CDE" w:rsidRPr="00406DD3" w:rsidRDefault="00954CDE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5345694C" w14:textId="2190C574" w:rsidR="00954CDE" w:rsidRPr="00406DD3" w:rsidRDefault="00255C6D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28E5763B" w14:textId="3975FAB2" w:rsidR="00954CDE" w:rsidRPr="00406DD3" w:rsidRDefault="00255C6D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54CDE" w:rsidRPr="003D114B" w14:paraId="74A38CC4" w14:textId="77777777" w:rsidTr="009F36C4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3707F34E" w14:textId="77777777" w:rsidR="00954CDE" w:rsidRPr="00406DD3" w:rsidRDefault="00954CDE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470DB560" w14:textId="7F81EBA1" w:rsidR="00954CDE" w:rsidRPr="00406DD3" w:rsidRDefault="000D2F41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Yes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73F40CFF" w14:textId="09251CA4" w:rsidR="00954CDE" w:rsidRPr="00406DD3" w:rsidRDefault="000D2F41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For</w:t>
                  </w:r>
                  <w:r w:rsidR="00206243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the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135E63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implementation of</w:t>
                  </w:r>
                  <w:r w:rsidR="00FD18CF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the new</w:t>
                  </w:r>
                  <w:r w:rsidR="00206243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C0</w:t>
                  </w:r>
                  <w:r w:rsidR="00255C6D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83</w:t>
                  </w:r>
                  <w:r w:rsidR="00FD18CF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5.</w:t>
                  </w:r>
                </w:p>
              </w:tc>
            </w:tr>
            <w:tr w:rsidR="00954CDE" w:rsidRPr="003D114B" w14:paraId="54B66507" w14:textId="77777777" w:rsidTr="009F36C4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C3E67" w14:textId="77777777" w:rsidR="00954CDE" w:rsidRPr="00406DD3" w:rsidRDefault="00954CDE" w:rsidP="009F36C4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2D15C" w14:textId="6FC87A05" w:rsidR="00954CDE" w:rsidRPr="003D114B" w:rsidRDefault="00FD18CF" w:rsidP="009F36C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Rules mapping update for the detachment of C0834 and attachment of C0835 in CC511C.</w:t>
                  </w:r>
                </w:p>
              </w:tc>
            </w:tr>
          </w:tbl>
          <w:p w14:paraId="744E96A1" w14:textId="77777777" w:rsidR="00954CDE" w:rsidRPr="004D2D22" w:rsidRDefault="00954CDE" w:rsidP="009F36C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729C9241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442EB0C6" w:rsidR="005B5FCE" w:rsidRPr="00A11DF0" w:rsidRDefault="006C14A3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Detachment of C0834 from</w:t>
                  </w:r>
                  <w:r>
                    <w:t xml:space="preserve"> </w:t>
                  </w:r>
                  <w:r w:rsidRPr="006C14A3"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 xml:space="preserve">Data Group ‘Departure Transport Means’ in CC511C 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and a</w:t>
                  </w:r>
                  <w:r w:rsidR="00835EFD"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ddition of condition C0835 on Data Group ‘Departure Transport Means’ in CC511C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2"/>
        <w:gridCol w:w="1678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AB3D5A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2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8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AB3D5A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2" w:type="dxa"/>
          </w:tcPr>
          <w:p w14:paraId="523282EB" w14:textId="5E6CCED7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807CB0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8" w:type="dxa"/>
          </w:tcPr>
          <w:p w14:paraId="76D54AAF" w14:textId="44E348CE" w:rsidR="005B5FCE" w:rsidRPr="00CF5342" w:rsidRDefault="00EA23CA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14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 w:rsidR="00807CB0">
              <w:rPr>
                <w:rFonts w:asciiTheme="minorHAnsi" w:hAnsiTheme="minorHAnsi" w:cs="Arial"/>
                <w:sz w:val="22"/>
                <w:szCs w:val="22"/>
                <w:lang w:val="en-US"/>
              </w:rPr>
              <w:t>12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66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1F2FEC" w:rsidRPr="00074158" w14:paraId="10BC3FFC" w14:textId="77777777" w:rsidTr="00AB3D5A">
        <w:trPr>
          <w:trHeight w:val="284"/>
        </w:trPr>
        <w:tc>
          <w:tcPr>
            <w:tcW w:w="1049" w:type="dxa"/>
          </w:tcPr>
          <w:p w14:paraId="437EE715" w14:textId="7B8C9BE9" w:rsidR="001F2FEC" w:rsidRPr="006B1220" w:rsidRDefault="001F2FEC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v0.20</w:t>
            </w:r>
          </w:p>
        </w:tc>
        <w:tc>
          <w:tcPr>
            <w:tcW w:w="2122" w:type="dxa"/>
          </w:tcPr>
          <w:p w14:paraId="7673DEB4" w14:textId="46CA226E" w:rsidR="001F2FEC" w:rsidRPr="006B1220" w:rsidRDefault="001F2FEC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8" w:type="dxa"/>
          </w:tcPr>
          <w:p w14:paraId="56338392" w14:textId="7B1DF5B7" w:rsidR="001F2FEC" w:rsidRDefault="001F2FEC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20/12/2023</w:t>
            </w:r>
          </w:p>
        </w:tc>
        <w:tc>
          <w:tcPr>
            <w:tcW w:w="4866" w:type="dxa"/>
          </w:tcPr>
          <w:p w14:paraId="114B4C56" w14:textId="08CF4C28" w:rsidR="001F2FEC" w:rsidRPr="001A5642" w:rsidRDefault="001F2FEC" w:rsidP="001F2FEC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A11DF0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Review to DG TAXUD.</w:t>
            </w:r>
          </w:p>
        </w:tc>
      </w:tr>
      <w:tr w:rsidR="00486BD8" w:rsidRPr="00074158" w14:paraId="19C12081" w14:textId="77777777" w:rsidTr="00AB3D5A">
        <w:trPr>
          <w:trHeight w:val="284"/>
        </w:trPr>
        <w:tc>
          <w:tcPr>
            <w:tcW w:w="1049" w:type="dxa"/>
          </w:tcPr>
          <w:p w14:paraId="27FF4701" w14:textId="3D309765" w:rsidR="00486BD8" w:rsidRPr="00A11DF0" w:rsidRDefault="00486BD8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v0.30</w:t>
            </w:r>
          </w:p>
        </w:tc>
        <w:tc>
          <w:tcPr>
            <w:tcW w:w="2122" w:type="dxa"/>
          </w:tcPr>
          <w:p w14:paraId="0753B268" w14:textId="47AEC3F4" w:rsidR="00486BD8" w:rsidRDefault="00486BD8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8" w:type="dxa"/>
          </w:tcPr>
          <w:p w14:paraId="30EFE65F" w14:textId="2543767D" w:rsidR="00486BD8" w:rsidRDefault="00486BD8" w:rsidP="001F2FE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25/01/2024</w:t>
            </w:r>
          </w:p>
        </w:tc>
        <w:tc>
          <w:tcPr>
            <w:tcW w:w="4866" w:type="dxa"/>
          </w:tcPr>
          <w:p w14:paraId="7E6592E4" w14:textId="3D10D103" w:rsidR="00486BD8" w:rsidRPr="00A11DF0" w:rsidRDefault="00486BD8" w:rsidP="001F2FEC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A11DF0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Incorporated comments by DG TAXUD</w:t>
            </w:r>
            <w:r w:rsidR="006C14A3" w:rsidRPr="00A11DF0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.</w:t>
            </w:r>
          </w:p>
        </w:tc>
      </w:tr>
      <w:tr w:rsidR="00044B8D" w14:paraId="1C824431" w14:textId="77777777" w:rsidTr="00044B8D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4623" w14:textId="77777777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044B8D">
              <w:rPr>
                <w:rFonts w:asciiTheme="minorHAnsi" w:hAnsiTheme="minorHAnsi" w:cs="Arial"/>
                <w:sz w:val="22"/>
                <w:szCs w:val="22"/>
                <w:lang w:val="en-US"/>
              </w:rPr>
              <w:t>v0.90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5434" w14:textId="77777777" w:rsid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1E29" w14:textId="77777777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44B8D">
              <w:rPr>
                <w:rFonts w:asciiTheme="minorHAnsi" w:hAnsiTheme="minorHAnsi" w:cs="Arial"/>
                <w:sz w:val="22"/>
                <w:szCs w:val="22"/>
              </w:rPr>
              <w:t>31/01/2024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11D7" w14:textId="24CB83A3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044B8D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Submitted </w:t>
            </w:r>
            <w:r w:rsidR="00084A3A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 w:rsidRPr="00044B8D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Acceptance to DG TAXUD</w:t>
            </w:r>
          </w:p>
        </w:tc>
      </w:tr>
      <w:tr w:rsidR="00044B8D" w14:paraId="6E9C3E7E" w14:textId="77777777" w:rsidTr="00044B8D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D288" w14:textId="77777777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044B8D">
              <w:rPr>
                <w:rFonts w:asciiTheme="minorHAnsi" w:hAnsiTheme="minorHAnsi" w:cs="Arial"/>
                <w:sz w:val="22"/>
                <w:szCs w:val="22"/>
                <w:lang w:val="en-US"/>
              </w:rPr>
              <w:t>v1.00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973B" w14:textId="77777777" w:rsid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SfI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7485" w14:textId="77777777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44B8D">
              <w:rPr>
                <w:rFonts w:asciiTheme="minorHAnsi" w:hAnsiTheme="minorHAnsi" w:cs="Arial"/>
                <w:sz w:val="22"/>
                <w:szCs w:val="22"/>
              </w:rPr>
              <w:t>18/06/2024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F41A" w14:textId="065B01C1" w:rsidR="00044B8D" w:rsidRPr="00044B8D" w:rsidRDefault="00044B8D" w:rsidP="00FE3A5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044B8D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Submitted </w:t>
            </w:r>
            <w:r w:rsidR="00084A3A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 w:rsidRPr="00044B8D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consultation to AES NPMs</w:t>
            </w:r>
          </w:p>
        </w:tc>
      </w:tr>
      <w:tr w:rsidR="00777347" w14:paraId="3FE1BAC4" w14:textId="77777777" w:rsidTr="00044B8D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C361" w14:textId="56718FA2" w:rsidR="00777347" w:rsidRPr="00044B8D" w:rsidRDefault="00777347" w:rsidP="00777347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3ECC" w14:textId="5DA0254C" w:rsidR="00777347" w:rsidRDefault="00777347" w:rsidP="00777347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FACB" w14:textId="63C3C094" w:rsidR="00777347" w:rsidRPr="00044B8D" w:rsidRDefault="00777347" w:rsidP="00777347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E426" w14:textId="77777777" w:rsidR="00777347" w:rsidRDefault="00777347" w:rsidP="00777347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T-CT, T-CAB</w:t>
            </w:r>
          </w:p>
          <w:p w14:paraId="7272F9B0" w14:textId="47A085B5" w:rsidR="00777347" w:rsidRPr="00044B8D" w:rsidRDefault="00777347" w:rsidP="00777347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E57204" w14:paraId="07CB82AF" w14:textId="77777777" w:rsidTr="00044B8D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0BC0" w14:textId="0AC7A4F6" w:rsidR="00E57204" w:rsidRDefault="00E57204" w:rsidP="00E5720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BAC4" w14:textId="2810328E" w:rsidR="00E57204" w:rsidRDefault="00E57204" w:rsidP="00E57204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A7FA" w14:textId="10704C7A" w:rsidR="00E57204" w:rsidRDefault="00E57204" w:rsidP="00E5720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A476" w14:textId="77777777" w:rsidR="00E57204" w:rsidRDefault="00E57204" w:rsidP="00E5720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2AB1F332" w14:textId="14DC08EE" w:rsidR="00E57204" w:rsidRDefault="00E57204" w:rsidP="00E5720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5B5FCE" w:rsidRDefault="005B5FCE" w:rsidP="005B5FCE">
      <w:pPr>
        <w:rPr>
          <w:lang w:eastAsia="x-none"/>
        </w:rPr>
      </w:pPr>
    </w:p>
    <w:sectPr w:rsidR="005B5FCE" w:rsidRPr="005B5FCE" w:rsidSect="00410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9C9C" w14:textId="77777777" w:rsidR="00571C1F" w:rsidRDefault="00571C1F" w:rsidP="004D5D73">
      <w:r>
        <w:separator/>
      </w:r>
    </w:p>
  </w:endnote>
  <w:endnote w:type="continuationSeparator" w:id="0">
    <w:p w14:paraId="6C6CBEEE" w14:textId="77777777" w:rsidR="00571C1F" w:rsidRDefault="00571C1F" w:rsidP="004D5D73">
      <w:r>
        <w:continuationSeparator/>
      </w:r>
    </w:p>
  </w:endnote>
  <w:endnote w:type="continuationNotice" w:id="1">
    <w:p w14:paraId="6107B7E2" w14:textId="77777777" w:rsidR="00571C1F" w:rsidRDefault="00571C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9158" w14:textId="77777777" w:rsidR="00777347" w:rsidRDefault="007773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23D290C5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785B11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RFC_AES_0172_SDEV-RFC-IAR-UCCAES2530-v1.20_SfA-NPM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9943" w14:textId="77777777" w:rsidR="00571C1F" w:rsidRDefault="00571C1F" w:rsidP="004D5D73">
      <w:r>
        <w:separator/>
      </w:r>
    </w:p>
  </w:footnote>
  <w:footnote w:type="continuationSeparator" w:id="0">
    <w:p w14:paraId="04F8734B" w14:textId="77777777" w:rsidR="00571C1F" w:rsidRDefault="00571C1F" w:rsidP="004D5D73">
      <w:r>
        <w:continuationSeparator/>
      </w:r>
    </w:p>
  </w:footnote>
  <w:footnote w:type="continuationNotice" w:id="1">
    <w:p w14:paraId="1FD058C3" w14:textId="77777777" w:rsidR="00571C1F" w:rsidRDefault="00571C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6063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6064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6062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747C9"/>
    <w:multiLevelType w:val="hybridMultilevel"/>
    <w:tmpl w:val="7A907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704FC"/>
    <w:multiLevelType w:val="hybridMultilevel"/>
    <w:tmpl w:val="711A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325BD"/>
    <w:multiLevelType w:val="hybridMultilevel"/>
    <w:tmpl w:val="79DA29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01408">
    <w:abstractNumId w:val="15"/>
  </w:num>
  <w:num w:numId="2" w16cid:durableId="335307677">
    <w:abstractNumId w:val="37"/>
  </w:num>
  <w:num w:numId="3" w16cid:durableId="1372152087">
    <w:abstractNumId w:val="27"/>
  </w:num>
  <w:num w:numId="4" w16cid:durableId="360472613">
    <w:abstractNumId w:val="1"/>
  </w:num>
  <w:num w:numId="5" w16cid:durableId="1107232336">
    <w:abstractNumId w:val="28"/>
  </w:num>
  <w:num w:numId="6" w16cid:durableId="633802462">
    <w:abstractNumId w:val="34"/>
  </w:num>
  <w:num w:numId="7" w16cid:durableId="1671981251">
    <w:abstractNumId w:val="11"/>
  </w:num>
  <w:num w:numId="8" w16cid:durableId="685787381">
    <w:abstractNumId w:val="6"/>
  </w:num>
  <w:num w:numId="9" w16cid:durableId="779837155">
    <w:abstractNumId w:val="25"/>
  </w:num>
  <w:num w:numId="10" w16cid:durableId="1949770881">
    <w:abstractNumId w:val="16"/>
  </w:num>
  <w:num w:numId="11" w16cid:durableId="708528013">
    <w:abstractNumId w:val="30"/>
  </w:num>
  <w:num w:numId="12" w16cid:durableId="1366060825">
    <w:abstractNumId w:val="21"/>
  </w:num>
  <w:num w:numId="13" w16cid:durableId="67044394">
    <w:abstractNumId w:val="8"/>
  </w:num>
  <w:num w:numId="14" w16cid:durableId="999693762">
    <w:abstractNumId w:val="2"/>
  </w:num>
  <w:num w:numId="15" w16cid:durableId="1241450234">
    <w:abstractNumId w:val="4"/>
  </w:num>
  <w:num w:numId="16" w16cid:durableId="1514147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759994">
    <w:abstractNumId w:val="17"/>
  </w:num>
  <w:num w:numId="18" w16cid:durableId="1331837089">
    <w:abstractNumId w:val="33"/>
  </w:num>
  <w:num w:numId="19" w16cid:durableId="1526407019">
    <w:abstractNumId w:val="0"/>
  </w:num>
  <w:num w:numId="20" w16cid:durableId="706225925">
    <w:abstractNumId w:val="5"/>
  </w:num>
  <w:num w:numId="21" w16cid:durableId="1086654217">
    <w:abstractNumId w:val="10"/>
  </w:num>
  <w:num w:numId="22" w16cid:durableId="1415282352">
    <w:abstractNumId w:val="31"/>
  </w:num>
  <w:num w:numId="23" w16cid:durableId="1019088480">
    <w:abstractNumId w:val="29"/>
  </w:num>
  <w:num w:numId="24" w16cid:durableId="820386209">
    <w:abstractNumId w:val="12"/>
  </w:num>
  <w:num w:numId="25" w16cid:durableId="847671005">
    <w:abstractNumId w:val="26"/>
  </w:num>
  <w:num w:numId="26" w16cid:durableId="825511941">
    <w:abstractNumId w:val="32"/>
  </w:num>
  <w:num w:numId="27" w16cid:durableId="1968506383">
    <w:abstractNumId w:val="22"/>
  </w:num>
  <w:num w:numId="28" w16cid:durableId="1505972218">
    <w:abstractNumId w:val="19"/>
  </w:num>
  <w:num w:numId="29" w16cid:durableId="2063480605">
    <w:abstractNumId w:val="14"/>
  </w:num>
  <w:num w:numId="30" w16cid:durableId="420102042">
    <w:abstractNumId w:val="3"/>
  </w:num>
  <w:num w:numId="31" w16cid:durableId="1097674647">
    <w:abstractNumId w:val="18"/>
  </w:num>
  <w:num w:numId="32" w16cid:durableId="182325217">
    <w:abstractNumId w:val="9"/>
  </w:num>
  <w:num w:numId="33" w16cid:durableId="453016833">
    <w:abstractNumId w:val="35"/>
  </w:num>
  <w:num w:numId="34" w16cid:durableId="9571205">
    <w:abstractNumId w:val="20"/>
  </w:num>
  <w:num w:numId="35" w16cid:durableId="264190677">
    <w:abstractNumId w:val="23"/>
  </w:num>
  <w:num w:numId="36" w16cid:durableId="1174420357">
    <w:abstractNumId w:val="13"/>
  </w:num>
  <w:num w:numId="37" w16cid:durableId="1671331371">
    <w:abstractNumId w:val="24"/>
  </w:num>
  <w:num w:numId="38" w16cid:durableId="1126773187">
    <w:abstractNumId w:val="7"/>
  </w:num>
  <w:num w:numId="39" w16cid:durableId="1677490697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8DF"/>
    <w:rsid w:val="000017A3"/>
    <w:rsid w:val="000021B6"/>
    <w:rsid w:val="00002738"/>
    <w:rsid w:val="0000358C"/>
    <w:rsid w:val="00003FF9"/>
    <w:rsid w:val="00004E4A"/>
    <w:rsid w:val="00004FC9"/>
    <w:rsid w:val="000069BD"/>
    <w:rsid w:val="00006C34"/>
    <w:rsid w:val="00007065"/>
    <w:rsid w:val="00010B98"/>
    <w:rsid w:val="00011ED0"/>
    <w:rsid w:val="00012A1E"/>
    <w:rsid w:val="00014274"/>
    <w:rsid w:val="00014DA3"/>
    <w:rsid w:val="00015C08"/>
    <w:rsid w:val="00016406"/>
    <w:rsid w:val="00017783"/>
    <w:rsid w:val="00017D3C"/>
    <w:rsid w:val="00020FB9"/>
    <w:rsid w:val="00021137"/>
    <w:rsid w:val="000214F8"/>
    <w:rsid w:val="00022D10"/>
    <w:rsid w:val="00023B82"/>
    <w:rsid w:val="000262D3"/>
    <w:rsid w:val="00030720"/>
    <w:rsid w:val="000309E9"/>
    <w:rsid w:val="00031949"/>
    <w:rsid w:val="000322C1"/>
    <w:rsid w:val="00032EA1"/>
    <w:rsid w:val="000358E6"/>
    <w:rsid w:val="00035E08"/>
    <w:rsid w:val="00037E7F"/>
    <w:rsid w:val="00037ECB"/>
    <w:rsid w:val="0004032F"/>
    <w:rsid w:val="0004278E"/>
    <w:rsid w:val="000433B1"/>
    <w:rsid w:val="00044B8D"/>
    <w:rsid w:val="00045BA3"/>
    <w:rsid w:val="000471AA"/>
    <w:rsid w:val="00047869"/>
    <w:rsid w:val="00047A9B"/>
    <w:rsid w:val="000510E2"/>
    <w:rsid w:val="00051966"/>
    <w:rsid w:val="0005285A"/>
    <w:rsid w:val="00052DC7"/>
    <w:rsid w:val="000545DB"/>
    <w:rsid w:val="00054EF9"/>
    <w:rsid w:val="00055351"/>
    <w:rsid w:val="00055861"/>
    <w:rsid w:val="000559A8"/>
    <w:rsid w:val="0005709F"/>
    <w:rsid w:val="00057E8A"/>
    <w:rsid w:val="00060B23"/>
    <w:rsid w:val="000612FC"/>
    <w:rsid w:val="00061A20"/>
    <w:rsid w:val="0006231B"/>
    <w:rsid w:val="00062C21"/>
    <w:rsid w:val="0006315C"/>
    <w:rsid w:val="000642B6"/>
    <w:rsid w:val="00064B29"/>
    <w:rsid w:val="000655BA"/>
    <w:rsid w:val="00066285"/>
    <w:rsid w:val="000662AD"/>
    <w:rsid w:val="00066ED7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5F16"/>
    <w:rsid w:val="00076C16"/>
    <w:rsid w:val="000775A8"/>
    <w:rsid w:val="00077C9A"/>
    <w:rsid w:val="00083021"/>
    <w:rsid w:val="00083EA1"/>
    <w:rsid w:val="00084090"/>
    <w:rsid w:val="000844D5"/>
    <w:rsid w:val="00084A3A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30D9"/>
    <w:rsid w:val="000A3DBB"/>
    <w:rsid w:val="000A413B"/>
    <w:rsid w:val="000A461E"/>
    <w:rsid w:val="000A494E"/>
    <w:rsid w:val="000A52D0"/>
    <w:rsid w:val="000A715F"/>
    <w:rsid w:val="000A7DDE"/>
    <w:rsid w:val="000B1295"/>
    <w:rsid w:val="000B1A64"/>
    <w:rsid w:val="000B1CC0"/>
    <w:rsid w:val="000B22A3"/>
    <w:rsid w:val="000B2B28"/>
    <w:rsid w:val="000B4054"/>
    <w:rsid w:val="000B4FD7"/>
    <w:rsid w:val="000B5466"/>
    <w:rsid w:val="000B56FD"/>
    <w:rsid w:val="000B6020"/>
    <w:rsid w:val="000B6765"/>
    <w:rsid w:val="000B6770"/>
    <w:rsid w:val="000C0175"/>
    <w:rsid w:val="000C131E"/>
    <w:rsid w:val="000C3059"/>
    <w:rsid w:val="000C34BB"/>
    <w:rsid w:val="000C376E"/>
    <w:rsid w:val="000C4D7E"/>
    <w:rsid w:val="000C5688"/>
    <w:rsid w:val="000C602D"/>
    <w:rsid w:val="000C6A0F"/>
    <w:rsid w:val="000C6E54"/>
    <w:rsid w:val="000C7052"/>
    <w:rsid w:val="000C7332"/>
    <w:rsid w:val="000C79AE"/>
    <w:rsid w:val="000D0063"/>
    <w:rsid w:val="000D0F3F"/>
    <w:rsid w:val="000D1DCF"/>
    <w:rsid w:val="000D2F41"/>
    <w:rsid w:val="000D4D82"/>
    <w:rsid w:val="000D56BE"/>
    <w:rsid w:val="000D5EB1"/>
    <w:rsid w:val="000D639E"/>
    <w:rsid w:val="000D6405"/>
    <w:rsid w:val="000D6CCE"/>
    <w:rsid w:val="000D6ED8"/>
    <w:rsid w:val="000D78E2"/>
    <w:rsid w:val="000E0330"/>
    <w:rsid w:val="000E049A"/>
    <w:rsid w:val="000E0B94"/>
    <w:rsid w:val="000E0DA8"/>
    <w:rsid w:val="000E175C"/>
    <w:rsid w:val="000E1C54"/>
    <w:rsid w:val="000E1C55"/>
    <w:rsid w:val="000E3572"/>
    <w:rsid w:val="000E35E7"/>
    <w:rsid w:val="000E44B8"/>
    <w:rsid w:val="000E4609"/>
    <w:rsid w:val="000E47C5"/>
    <w:rsid w:val="000E7226"/>
    <w:rsid w:val="000E78E6"/>
    <w:rsid w:val="000F216C"/>
    <w:rsid w:val="000F5BC8"/>
    <w:rsid w:val="000F6C7E"/>
    <w:rsid w:val="00100BBB"/>
    <w:rsid w:val="00100DA1"/>
    <w:rsid w:val="0010142C"/>
    <w:rsid w:val="00102819"/>
    <w:rsid w:val="00102893"/>
    <w:rsid w:val="00102E62"/>
    <w:rsid w:val="001031E8"/>
    <w:rsid w:val="0010323D"/>
    <w:rsid w:val="001052B7"/>
    <w:rsid w:val="001075E0"/>
    <w:rsid w:val="001077B4"/>
    <w:rsid w:val="001078D9"/>
    <w:rsid w:val="0011104C"/>
    <w:rsid w:val="00114303"/>
    <w:rsid w:val="00114DA8"/>
    <w:rsid w:val="0011573D"/>
    <w:rsid w:val="00115C80"/>
    <w:rsid w:val="00116BF2"/>
    <w:rsid w:val="00116D54"/>
    <w:rsid w:val="00123CEA"/>
    <w:rsid w:val="0012401D"/>
    <w:rsid w:val="001249FA"/>
    <w:rsid w:val="00125792"/>
    <w:rsid w:val="00125B22"/>
    <w:rsid w:val="00125C62"/>
    <w:rsid w:val="0012740D"/>
    <w:rsid w:val="00127AD0"/>
    <w:rsid w:val="00130FE3"/>
    <w:rsid w:val="00131359"/>
    <w:rsid w:val="00131CEE"/>
    <w:rsid w:val="00133A10"/>
    <w:rsid w:val="0013488C"/>
    <w:rsid w:val="00135387"/>
    <w:rsid w:val="001353AC"/>
    <w:rsid w:val="00135E63"/>
    <w:rsid w:val="0013661B"/>
    <w:rsid w:val="0014201B"/>
    <w:rsid w:val="0014449D"/>
    <w:rsid w:val="00145B0D"/>
    <w:rsid w:val="00146364"/>
    <w:rsid w:val="00147C68"/>
    <w:rsid w:val="00150D11"/>
    <w:rsid w:val="001510F8"/>
    <w:rsid w:val="00153E8E"/>
    <w:rsid w:val="001550D7"/>
    <w:rsid w:val="00155A5E"/>
    <w:rsid w:val="00155E57"/>
    <w:rsid w:val="001570D3"/>
    <w:rsid w:val="0015720D"/>
    <w:rsid w:val="00157386"/>
    <w:rsid w:val="00157C2F"/>
    <w:rsid w:val="00160190"/>
    <w:rsid w:val="00161053"/>
    <w:rsid w:val="00161F84"/>
    <w:rsid w:val="00163852"/>
    <w:rsid w:val="00163B52"/>
    <w:rsid w:val="00164E27"/>
    <w:rsid w:val="00165001"/>
    <w:rsid w:val="00165827"/>
    <w:rsid w:val="0016605C"/>
    <w:rsid w:val="00166176"/>
    <w:rsid w:val="00166876"/>
    <w:rsid w:val="00166DCB"/>
    <w:rsid w:val="0017086A"/>
    <w:rsid w:val="00171C1A"/>
    <w:rsid w:val="00171E75"/>
    <w:rsid w:val="001750B4"/>
    <w:rsid w:val="00175A79"/>
    <w:rsid w:val="00180BBD"/>
    <w:rsid w:val="00180F9A"/>
    <w:rsid w:val="00181972"/>
    <w:rsid w:val="00181E6C"/>
    <w:rsid w:val="0018388A"/>
    <w:rsid w:val="00185A9F"/>
    <w:rsid w:val="001864E1"/>
    <w:rsid w:val="001878C2"/>
    <w:rsid w:val="001909E0"/>
    <w:rsid w:val="001911D5"/>
    <w:rsid w:val="0019151E"/>
    <w:rsid w:val="00193E24"/>
    <w:rsid w:val="0019490C"/>
    <w:rsid w:val="00194F2F"/>
    <w:rsid w:val="001957D4"/>
    <w:rsid w:val="00196023"/>
    <w:rsid w:val="001965AA"/>
    <w:rsid w:val="00196F05"/>
    <w:rsid w:val="001A303D"/>
    <w:rsid w:val="001A34F3"/>
    <w:rsid w:val="001A3B6E"/>
    <w:rsid w:val="001A5428"/>
    <w:rsid w:val="001A5642"/>
    <w:rsid w:val="001A59D6"/>
    <w:rsid w:val="001A5CA9"/>
    <w:rsid w:val="001A6A1E"/>
    <w:rsid w:val="001A7DAD"/>
    <w:rsid w:val="001B2977"/>
    <w:rsid w:val="001B582E"/>
    <w:rsid w:val="001B6C1D"/>
    <w:rsid w:val="001C2E11"/>
    <w:rsid w:val="001C3807"/>
    <w:rsid w:val="001C49E7"/>
    <w:rsid w:val="001C4BAB"/>
    <w:rsid w:val="001C4DE7"/>
    <w:rsid w:val="001C6044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1932"/>
    <w:rsid w:val="001E2360"/>
    <w:rsid w:val="001E23AC"/>
    <w:rsid w:val="001E261F"/>
    <w:rsid w:val="001E2A55"/>
    <w:rsid w:val="001E42A9"/>
    <w:rsid w:val="001E4528"/>
    <w:rsid w:val="001E455A"/>
    <w:rsid w:val="001E5119"/>
    <w:rsid w:val="001E5350"/>
    <w:rsid w:val="001E5D29"/>
    <w:rsid w:val="001E65BD"/>
    <w:rsid w:val="001E6C87"/>
    <w:rsid w:val="001E7A98"/>
    <w:rsid w:val="001E7E21"/>
    <w:rsid w:val="001F08AF"/>
    <w:rsid w:val="001F16BA"/>
    <w:rsid w:val="001F2FEC"/>
    <w:rsid w:val="001F6035"/>
    <w:rsid w:val="001F728E"/>
    <w:rsid w:val="001F77C1"/>
    <w:rsid w:val="001F7C8B"/>
    <w:rsid w:val="002009B2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243"/>
    <w:rsid w:val="00206A20"/>
    <w:rsid w:val="00206DAD"/>
    <w:rsid w:val="00210A2D"/>
    <w:rsid w:val="00210DB1"/>
    <w:rsid w:val="00211313"/>
    <w:rsid w:val="0021332C"/>
    <w:rsid w:val="002150A5"/>
    <w:rsid w:val="002151CB"/>
    <w:rsid w:val="00216725"/>
    <w:rsid w:val="00217EE5"/>
    <w:rsid w:val="002205FD"/>
    <w:rsid w:val="002216D2"/>
    <w:rsid w:val="00221BE9"/>
    <w:rsid w:val="00221D23"/>
    <w:rsid w:val="00223622"/>
    <w:rsid w:val="0022506B"/>
    <w:rsid w:val="00231261"/>
    <w:rsid w:val="00231DDD"/>
    <w:rsid w:val="00231E3F"/>
    <w:rsid w:val="00231FA1"/>
    <w:rsid w:val="00232176"/>
    <w:rsid w:val="00232AD9"/>
    <w:rsid w:val="0023303F"/>
    <w:rsid w:val="002337D9"/>
    <w:rsid w:val="00235BF4"/>
    <w:rsid w:val="00235D7F"/>
    <w:rsid w:val="00235E73"/>
    <w:rsid w:val="0023694B"/>
    <w:rsid w:val="002369D0"/>
    <w:rsid w:val="00240907"/>
    <w:rsid w:val="0024272B"/>
    <w:rsid w:val="00243069"/>
    <w:rsid w:val="002433D4"/>
    <w:rsid w:val="00243FB9"/>
    <w:rsid w:val="00244248"/>
    <w:rsid w:val="002459D2"/>
    <w:rsid w:val="0024708B"/>
    <w:rsid w:val="00247864"/>
    <w:rsid w:val="002503E0"/>
    <w:rsid w:val="00250D6D"/>
    <w:rsid w:val="00251D4E"/>
    <w:rsid w:val="00253479"/>
    <w:rsid w:val="002553C4"/>
    <w:rsid w:val="00255C6D"/>
    <w:rsid w:val="0025609E"/>
    <w:rsid w:val="0025617A"/>
    <w:rsid w:val="002563BE"/>
    <w:rsid w:val="0025696D"/>
    <w:rsid w:val="002574F7"/>
    <w:rsid w:val="00257FEC"/>
    <w:rsid w:val="00261CD1"/>
    <w:rsid w:val="00263D4D"/>
    <w:rsid w:val="00264571"/>
    <w:rsid w:val="0026788D"/>
    <w:rsid w:val="00270E58"/>
    <w:rsid w:val="0027105D"/>
    <w:rsid w:val="00271D1B"/>
    <w:rsid w:val="00273488"/>
    <w:rsid w:val="002739B5"/>
    <w:rsid w:val="00273DB4"/>
    <w:rsid w:val="00273F3B"/>
    <w:rsid w:val="00275EC1"/>
    <w:rsid w:val="00276786"/>
    <w:rsid w:val="00276B25"/>
    <w:rsid w:val="00276C0D"/>
    <w:rsid w:val="00276E28"/>
    <w:rsid w:val="002779FC"/>
    <w:rsid w:val="00277E44"/>
    <w:rsid w:val="00281636"/>
    <w:rsid w:val="002817A3"/>
    <w:rsid w:val="002842DD"/>
    <w:rsid w:val="00284AE5"/>
    <w:rsid w:val="0028573A"/>
    <w:rsid w:val="00286063"/>
    <w:rsid w:val="00286544"/>
    <w:rsid w:val="002867D7"/>
    <w:rsid w:val="00286BE8"/>
    <w:rsid w:val="002903ED"/>
    <w:rsid w:val="0029107B"/>
    <w:rsid w:val="002913BA"/>
    <w:rsid w:val="00291F9E"/>
    <w:rsid w:val="00294325"/>
    <w:rsid w:val="002945B8"/>
    <w:rsid w:val="00295395"/>
    <w:rsid w:val="0029566F"/>
    <w:rsid w:val="00295916"/>
    <w:rsid w:val="00295B43"/>
    <w:rsid w:val="00295F8C"/>
    <w:rsid w:val="00296199"/>
    <w:rsid w:val="00297112"/>
    <w:rsid w:val="0029751E"/>
    <w:rsid w:val="002A0182"/>
    <w:rsid w:val="002A0C07"/>
    <w:rsid w:val="002A117F"/>
    <w:rsid w:val="002A2656"/>
    <w:rsid w:val="002A2815"/>
    <w:rsid w:val="002A2D29"/>
    <w:rsid w:val="002A44E9"/>
    <w:rsid w:val="002A4708"/>
    <w:rsid w:val="002A4909"/>
    <w:rsid w:val="002A4B52"/>
    <w:rsid w:val="002A6300"/>
    <w:rsid w:val="002A7326"/>
    <w:rsid w:val="002B2418"/>
    <w:rsid w:val="002B26A7"/>
    <w:rsid w:val="002B3334"/>
    <w:rsid w:val="002B354B"/>
    <w:rsid w:val="002B761B"/>
    <w:rsid w:val="002B795E"/>
    <w:rsid w:val="002B7E5E"/>
    <w:rsid w:val="002C038C"/>
    <w:rsid w:val="002C0750"/>
    <w:rsid w:val="002C0BBF"/>
    <w:rsid w:val="002C1435"/>
    <w:rsid w:val="002C1A26"/>
    <w:rsid w:val="002C2468"/>
    <w:rsid w:val="002C2DA2"/>
    <w:rsid w:val="002C43EC"/>
    <w:rsid w:val="002C44BF"/>
    <w:rsid w:val="002C4594"/>
    <w:rsid w:val="002C5878"/>
    <w:rsid w:val="002C61EC"/>
    <w:rsid w:val="002C7072"/>
    <w:rsid w:val="002C7121"/>
    <w:rsid w:val="002C718F"/>
    <w:rsid w:val="002C7ED2"/>
    <w:rsid w:val="002D02C2"/>
    <w:rsid w:val="002D03FF"/>
    <w:rsid w:val="002D0496"/>
    <w:rsid w:val="002D3627"/>
    <w:rsid w:val="002D3F72"/>
    <w:rsid w:val="002D43D8"/>
    <w:rsid w:val="002D5153"/>
    <w:rsid w:val="002D60B0"/>
    <w:rsid w:val="002D631E"/>
    <w:rsid w:val="002E24F1"/>
    <w:rsid w:val="002E429D"/>
    <w:rsid w:val="002E5032"/>
    <w:rsid w:val="002E553F"/>
    <w:rsid w:val="002E6F17"/>
    <w:rsid w:val="002E75FB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5DAC"/>
    <w:rsid w:val="00306730"/>
    <w:rsid w:val="003114CA"/>
    <w:rsid w:val="00311FC1"/>
    <w:rsid w:val="00313BBC"/>
    <w:rsid w:val="00314CEA"/>
    <w:rsid w:val="00317B79"/>
    <w:rsid w:val="00320B91"/>
    <w:rsid w:val="003219EE"/>
    <w:rsid w:val="00322297"/>
    <w:rsid w:val="003246A3"/>
    <w:rsid w:val="003254D8"/>
    <w:rsid w:val="00326725"/>
    <w:rsid w:val="003269C5"/>
    <w:rsid w:val="00326AE0"/>
    <w:rsid w:val="00326FA3"/>
    <w:rsid w:val="00327A66"/>
    <w:rsid w:val="00330CD5"/>
    <w:rsid w:val="003313BD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6E9"/>
    <w:rsid w:val="00340FBE"/>
    <w:rsid w:val="003416D2"/>
    <w:rsid w:val="00342739"/>
    <w:rsid w:val="00344912"/>
    <w:rsid w:val="00344A80"/>
    <w:rsid w:val="003456F9"/>
    <w:rsid w:val="00347635"/>
    <w:rsid w:val="00352F46"/>
    <w:rsid w:val="0035314C"/>
    <w:rsid w:val="00353AF9"/>
    <w:rsid w:val="0035627B"/>
    <w:rsid w:val="00360972"/>
    <w:rsid w:val="00361CEF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42C8"/>
    <w:rsid w:val="003742FD"/>
    <w:rsid w:val="00374D58"/>
    <w:rsid w:val="00375561"/>
    <w:rsid w:val="00376145"/>
    <w:rsid w:val="003768EF"/>
    <w:rsid w:val="003774C2"/>
    <w:rsid w:val="003812FD"/>
    <w:rsid w:val="00384FEC"/>
    <w:rsid w:val="00385508"/>
    <w:rsid w:val="00386B9F"/>
    <w:rsid w:val="0038759F"/>
    <w:rsid w:val="00390E61"/>
    <w:rsid w:val="00392EAF"/>
    <w:rsid w:val="003939E3"/>
    <w:rsid w:val="00393C2B"/>
    <w:rsid w:val="00394332"/>
    <w:rsid w:val="00397D9B"/>
    <w:rsid w:val="003A3C4E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477C"/>
    <w:rsid w:val="003B5CAE"/>
    <w:rsid w:val="003B6D6A"/>
    <w:rsid w:val="003C08B4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C15"/>
    <w:rsid w:val="003D31E9"/>
    <w:rsid w:val="003D4A7A"/>
    <w:rsid w:val="003D5580"/>
    <w:rsid w:val="003D57FD"/>
    <w:rsid w:val="003E010C"/>
    <w:rsid w:val="003E21FE"/>
    <w:rsid w:val="003E25BF"/>
    <w:rsid w:val="003E3E53"/>
    <w:rsid w:val="003E4C46"/>
    <w:rsid w:val="003E7757"/>
    <w:rsid w:val="003F2722"/>
    <w:rsid w:val="003F2725"/>
    <w:rsid w:val="003F33E9"/>
    <w:rsid w:val="003F3BBB"/>
    <w:rsid w:val="003F3D68"/>
    <w:rsid w:val="003F44CE"/>
    <w:rsid w:val="003F4B76"/>
    <w:rsid w:val="003F7998"/>
    <w:rsid w:val="00401206"/>
    <w:rsid w:val="004014A7"/>
    <w:rsid w:val="00402055"/>
    <w:rsid w:val="00402ACD"/>
    <w:rsid w:val="00402F3E"/>
    <w:rsid w:val="00403442"/>
    <w:rsid w:val="00403DAF"/>
    <w:rsid w:val="00406DD3"/>
    <w:rsid w:val="004109F8"/>
    <w:rsid w:val="00410F03"/>
    <w:rsid w:val="00411BDF"/>
    <w:rsid w:val="0041478D"/>
    <w:rsid w:val="00414E02"/>
    <w:rsid w:val="00414EEF"/>
    <w:rsid w:val="00415247"/>
    <w:rsid w:val="00415C0B"/>
    <w:rsid w:val="00417111"/>
    <w:rsid w:val="0041765B"/>
    <w:rsid w:val="00420A96"/>
    <w:rsid w:val="004212AC"/>
    <w:rsid w:val="004214F1"/>
    <w:rsid w:val="00421717"/>
    <w:rsid w:val="0042260B"/>
    <w:rsid w:val="00423CC9"/>
    <w:rsid w:val="00423ECF"/>
    <w:rsid w:val="004242E9"/>
    <w:rsid w:val="00425F75"/>
    <w:rsid w:val="00430D2A"/>
    <w:rsid w:val="00430F3B"/>
    <w:rsid w:val="004324D4"/>
    <w:rsid w:val="00433F10"/>
    <w:rsid w:val="00434863"/>
    <w:rsid w:val="004358CA"/>
    <w:rsid w:val="00436F40"/>
    <w:rsid w:val="00441B4C"/>
    <w:rsid w:val="00442114"/>
    <w:rsid w:val="00442F85"/>
    <w:rsid w:val="004444E8"/>
    <w:rsid w:val="00444D95"/>
    <w:rsid w:val="0044509E"/>
    <w:rsid w:val="0044596C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44DF"/>
    <w:rsid w:val="00484809"/>
    <w:rsid w:val="00485076"/>
    <w:rsid w:val="00486BD8"/>
    <w:rsid w:val="00487B9B"/>
    <w:rsid w:val="004900EF"/>
    <w:rsid w:val="00490D26"/>
    <w:rsid w:val="00491953"/>
    <w:rsid w:val="00491A74"/>
    <w:rsid w:val="00493B39"/>
    <w:rsid w:val="00493F57"/>
    <w:rsid w:val="004946E9"/>
    <w:rsid w:val="00495619"/>
    <w:rsid w:val="004957E2"/>
    <w:rsid w:val="00496899"/>
    <w:rsid w:val="00496F37"/>
    <w:rsid w:val="004A0407"/>
    <w:rsid w:val="004A122A"/>
    <w:rsid w:val="004A39AC"/>
    <w:rsid w:val="004A45E4"/>
    <w:rsid w:val="004A740E"/>
    <w:rsid w:val="004B0909"/>
    <w:rsid w:val="004B1689"/>
    <w:rsid w:val="004B2862"/>
    <w:rsid w:val="004B2A1C"/>
    <w:rsid w:val="004B3F18"/>
    <w:rsid w:val="004B5F69"/>
    <w:rsid w:val="004B7A2F"/>
    <w:rsid w:val="004C00F5"/>
    <w:rsid w:val="004C038D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F41"/>
    <w:rsid w:val="004D2898"/>
    <w:rsid w:val="004D2D22"/>
    <w:rsid w:val="004D30B9"/>
    <w:rsid w:val="004D340A"/>
    <w:rsid w:val="004D36D3"/>
    <w:rsid w:val="004D4046"/>
    <w:rsid w:val="004D41D0"/>
    <w:rsid w:val="004D4D79"/>
    <w:rsid w:val="004D5D73"/>
    <w:rsid w:val="004D6482"/>
    <w:rsid w:val="004E07C3"/>
    <w:rsid w:val="004E09BE"/>
    <w:rsid w:val="004E0FF3"/>
    <w:rsid w:val="004E2127"/>
    <w:rsid w:val="004E233A"/>
    <w:rsid w:val="004E2521"/>
    <w:rsid w:val="004E46BD"/>
    <w:rsid w:val="004E67C8"/>
    <w:rsid w:val="004E68E6"/>
    <w:rsid w:val="004F0391"/>
    <w:rsid w:val="004F0EB5"/>
    <w:rsid w:val="004F1338"/>
    <w:rsid w:val="004F3B0A"/>
    <w:rsid w:val="004F3F5A"/>
    <w:rsid w:val="004F4D68"/>
    <w:rsid w:val="004F4EF5"/>
    <w:rsid w:val="004F546E"/>
    <w:rsid w:val="004F6319"/>
    <w:rsid w:val="004F6691"/>
    <w:rsid w:val="004F6AE3"/>
    <w:rsid w:val="00501401"/>
    <w:rsid w:val="00501460"/>
    <w:rsid w:val="005017F3"/>
    <w:rsid w:val="00502110"/>
    <w:rsid w:val="0050241C"/>
    <w:rsid w:val="0050354B"/>
    <w:rsid w:val="005038F8"/>
    <w:rsid w:val="00503970"/>
    <w:rsid w:val="0050593A"/>
    <w:rsid w:val="0050623F"/>
    <w:rsid w:val="00506588"/>
    <w:rsid w:val="005109F6"/>
    <w:rsid w:val="005125E3"/>
    <w:rsid w:val="00513012"/>
    <w:rsid w:val="005133CE"/>
    <w:rsid w:val="0051491A"/>
    <w:rsid w:val="00514A7D"/>
    <w:rsid w:val="0051642D"/>
    <w:rsid w:val="00520032"/>
    <w:rsid w:val="00521441"/>
    <w:rsid w:val="0052204A"/>
    <w:rsid w:val="005226D4"/>
    <w:rsid w:val="00522EF9"/>
    <w:rsid w:val="005234D2"/>
    <w:rsid w:val="005236A0"/>
    <w:rsid w:val="00523FB8"/>
    <w:rsid w:val="00525655"/>
    <w:rsid w:val="00525A70"/>
    <w:rsid w:val="00526C62"/>
    <w:rsid w:val="0052794E"/>
    <w:rsid w:val="00527F05"/>
    <w:rsid w:val="00527F9A"/>
    <w:rsid w:val="00531A51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5E3A"/>
    <w:rsid w:val="00535FC7"/>
    <w:rsid w:val="0053650D"/>
    <w:rsid w:val="00536EEB"/>
    <w:rsid w:val="0054148C"/>
    <w:rsid w:val="005417E4"/>
    <w:rsid w:val="00542876"/>
    <w:rsid w:val="0054312E"/>
    <w:rsid w:val="00543370"/>
    <w:rsid w:val="0054369E"/>
    <w:rsid w:val="00543E32"/>
    <w:rsid w:val="00545819"/>
    <w:rsid w:val="0054675B"/>
    <w:rsid w:val="005477E6"/>
    <w:rsid w:val="005514B0"/>
    <w:rsid w:val="005532F6"/>
    <w:rsid w:val="0055504E"/>
    <w:rsid w:val="00556100"/>
    <w:rsid w:val="00556454"/>
    <w:rsid w:val="00556676"/>
    <w:rsid w:val="00556872"/>
    <w:rsid w:val="005605FD"/>
    <w:rsid w:val="00561077"/>
    <w:rsid w:val="00561415"/>
    <w:rsid w:val="00562A56"/>
    <w:rsid w:val="00564B12"/>
    <w:rsid w:val="005658DD"/>
    <w:rsid w:val="00565900"/>
    <w:rsid w:val="0056607D"/>
    <w:rsid w:val="0057078C"/>
    <w:rsid w:val="00571C1F"/>
    <w:rsid w:val="00571F6D"/>
    <w:rsid w:val="00572AB1"/>
    <w:rsid w:val="00574762"/>
    <w:rsid w:val="00575095"/>
    <w:rsid w:val="00575A67"/>
    <w:rsid w:val="00576CAB"/>
    <w:rsid w:val="0058070C"/>
    <w:rsid w:val="00583D0E"/>
    <w:rsid w:val="00584785"/>
    <w:rsid w:val="005849AF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A1094"/>
    <w:rsid w:val="005A1578"/>
    <w:rsid w:val="005A1642"/>
    <w:rsid w:val="005A2D26"/>
    <w:rsid w:val="005A3198"/>
    <w:rsid w:val="005A7AEC"/>
    <w:rsid w:val="005B1A9C"/>
    <w:rsid w:val="005B2121"/>
    <w:rsid w:val="005B3A91"/>
    <w:rsid w:val="005B3BDE"/>
    <w:rsid w:val="005B415F"/>
    <w:rsid w:val="005B4A11"/>
    <w:rsid w:val="005B5B9A"/>
    <w:rsid w:val="005B5FCE"/>
    <w:rsid w:val="005B6D76"/>
    <w:rsid w:val="005B7CD6"/>
    <w:rsid w:val="005C050E"/>
    <w:rsid w:val="005C18A9"/>
    <w:rsid w:val="005C2CE6"/>
    <w:rsid w:val="005C4551"/>
    <w:rsid w:val="005C64F1"/>
    <w:rsid w:val="005C68C2"/>
    <w:rsid w:val="005C6F8C"/>
    <w:rsid w:val="005C7B91"/>
    <w:rsid w:val="005D00EF"/>
    <w:rsid w:val="005D0BCD"/>
    <w:rsid w:val="005D0FF8"/>
    <w:rsid w:val="005D1444"/>
    <w:rsid w:val="005D22A8"/>
    <w:rsid w:val="005D2ACF"/>
    <w:rsid w:val="005D3345"/>
    <w:rsid w:val="005D3696"/>
    <w:rsid w:val="005D38B6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3537"/>
    <w:rsid w:val="005F3F36"/>
    <w:rsid w:val="005F4BA7"/>
    <w:rsid w:val="005F52CA"/>
    <w:rsid w:val="005F7EF0"/>
    <w:rsid w:val="006004E4"/>
    <w:rsid w:val="0060097C"/>
    <w:rsid w:val="00602408"/>
    <w:rsid w:val="00602E89"/>
    <w:rsid w:val="006061E0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15E"/>
    <w:rsid w:val="00621C5C"/>
    <w:rsid w:val="006273B7"/>
    <w:rsid w:val="00627E6D"/>
    <w:rsid w:val="006308B5"/>
    <w:rsid w:val="006310F8"/>
    <w:rsid w:val="006311DA"/>
    <w:rsid w:val="00631AD6"/>
    <w:rsid w:val="00631DFA"/>
    <w:rsid w:val="006322BC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6CC"/>
    <w:rsid w:val="006448D0"/>
    <w:rsid w:val="006448F3"/>
    <w:rsid w:val="00644C3F"/>
    <w:rsid w:val="00644CCF"/>
    <w:rsid w:val="00644CEF"/>
    <w:rsid w:val="00644DF4"/>
    <w:rsid w:val="00645760"/>
    <w:rsid w:val="00645F8A"/>
    <w:rsid w:val="00647437"/>
    <w:rsid w:val="00651935"/>
    <w:rsid w:val="00651F9C"/>
    <w:rsid w:val="00652C0A"/>
    <w:rsid w:val="00654C82"/>
    <w:rsid w:val="00654D28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592C"/>
    <w:rsid w:val="006663E5"/>
    <w:rsid w:val="006678A0"/>
    <w:rsid w:val="00670EBD"/>
    <w:rsid w:val="00674E49"/>
    <w:rsid w:val="0067618D"/>
    <w:rsid w:val="00682701"/>
    <w:rsid w:val="006829C9"/>
    <w:rsid w:val="00682CEF"/>
    <w:rsid w:val="006843ED"/>
    <w:rsid w:val="0068603A"/>
    <w:rsid w:val="006902B5"/>
    <w:rsid w:val="00691A1F"/>
    <w:rsid w:val="006925DA"/>
    <w:rsid w:val="0069349F"/>
    <w:rsid w:val="00693DF9"/>
    <w:rsid w:val="00693EE7"/>
    <w:rsid w:val="006956E5"/>
    <w:rsid w:val="00696E2B"/>
    <w:rsid w:val="006976D4"/>
    <w:rsid w:val="00697E32"/>
    <w:rsid w:val="006A0FF2"/>
    <w:rsid w:val="006A1845"/>
    <w:rsid w:val="006A2A53"/>
    <w:rsid w:val="006A2AE2"/>
    <w:rsid w:val="006A336E"/>
    <w:rsid w:val="006A67D7"/>
    <w:rsid w:val="006A6B8E"/>
    <w:rsid w:val="006A7F52"/>
    <w:rsid w:val="006B1220"/>
    <w:rsid w:val="006B2506"/>
    <w:rsid w:val="006B32E5"/>
    <w:rsid w:val="006B3593"/>
    <w:rsid w:val="006B408A"/>
    <w:rsid w:val="006B40FC"/>
    <w:rsid w:val="006B68B1"/>
    <w:rsid w:val="006B75F9"/>
    <w:rsid w:val="006B7C4B"/>
    <w:rsid w:val="006C14A3"/>
    <w:rsid w:val="006C3725"/>
    <w:rsid w:val="006C3A23"/>
    <w:rsid w:val="006C3BD9"/>
    <w:rsid w:val="006C54B8"/>
    <w:rsid w:val="006C57DB"/>
    <w:rsid w:val="006C5F2F"/>
    <w:rsid w:val="006C6869"/>
    <w:rsid w:val="006C73A6"/>
    <w:rsid w:val="006D156B"/>
    <w:rsid w:val="006D1772"/>
    <w:rsid w:val="006D2673"/>
    <w:rsid w:val="006D5B96"/>
    <w:rsid w:val="006E14CE"/>
    <w:rsid w:val="006E1D71"/>
    <w:rsid w:val="006E261C"/>
    <w:rsid w:val="006E277B"/>
    <w:rsid w:val="006E2F97"/>
    <w:rsid w:val="006E300C"/>
    <w:rsid w:val="006E4CC5"/>
    <w:rsid w:val="006E5447"/>
    <w:rsid w:val="006E5733"/>
    <w:rsid w:val="006E6339"/>
    <w:rsid w:val="006E64BA"/>
    <w:rsid w:val="006E67DF"/>
    <w:rsid w:val="006E7132"/>
    <w:rsid w:val="006F1AB1"/>
    <w:rsid w:val="006F1FEE"/>
    <w:rsid w:val="006F27ED"/>
    <w:rsid w:val="006F2829"/>
    <w:rsid w:val="006F3666"/>
    <w:rsid w:val="006F5062"/>
    <w:rsid w:val="006F50EE"/>
    <w:rsid w:val="006F57C3"/>
    <w:rsid w:val="006F5F40"/>
    <w:rsid w:val="006F6378"/>
    <w:rsid w:val="006F6E99"/>
    <w:rsid w:val="00701836"/>
    <w:rsid w:val="007022FB"/>
    <w:rsid w:val="0070339D"/>
    <w:rsid w:val="0070347C"/>
    <w:rsid w:val="007037E3"/>
    <w:rsid w:val="00703813"/>
    <w:rsid w:val="00706038"/>
    <w:rsid w:val="0070671E"/>
    <w:rsid w:val="007072E8"/>
    <w:rsid w:val="00710B28"/>
    <w:rsid w:val="0071143E"/>
    <w:rsid w:val="00711A80"/>
    <w:rsid w:val="00711FDF"/>
    <w:rsid w:val="00713A9D"/>
    <w:rsid w:val="007151D3"/>
    <w:rsid w:val="007157F1"/>
    <w:rsid w:val="00720238"/>
    <w:rsid w:val="00722019"/>
    <w:rsid w:val="00722E57"/>
    <w:rsid w:val="007230ED"/>
    <w:rsid w:val="007233E5"/>
    <w:rsid w:val="0072355A"/>
    <w:rsid w:val="00724CEA"/>
    <w:rsid w:val="00725B6A"/>
    <w:rsid w:val="007268E1"/>
    <w:rsid w:val="00726BEB"/>
    <w:rsid w:val="00726C07"/>
    <w:rsid w:val="00730FBB"/>
    <w:rsid w:val="00732139"/>
    <w:rsid w:val="007323CD"/>
    <w:rsid w:val="0073588A"/>
    <w:rsid w:val="00736F4A"/>
    <w:rsid w:val="00737C28"/>
    <w:rsid w:val="007429CA"/>
    <w:rsid w:val="007443EE"/>
    <w:rsid w:val="0074443B"/>
    <w:rsid w:val="00744EC1"/>
    <w:rsid w:val="00745804"/>
    <w:rsid w:val="0074649B"/>
    <w:rsid w:val="007470BD"/>
    <w:rsid w:val="0075292C"/>
    <w:rsid w:val="007531DC"/>
    <w:rsid w:val="0075423D"/>
    <w:rsid w:val="00756660"/>
    <w:rsid w:val="0075673F"/>
    <w:rsid w:val="00757E7F"/>
    <w:rsid w:val="0076191F"/>
    <w:rsid w:val="007623E3"/>
    <w:rsid w:val="0076282A"/>
    <w:rsid w:val="00762E79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5A5"/>
    <w:rsid w:val="00770BC7"/>
    <w:rsid w:val="00772F0F"/>
    <w:rsid w:val="0077316B"/>
    <w:rsid w:val="00773D22"/>
    <w:rsid w:val="0077411D"/>
    <w:rsid w:val="00775735"/>
    <w:rsid w:val="00776A2C"/>
    <w:rsid w:val="00777347"/>
    <w:rsid w:val="007778AE"/>
    <w:rsid w:val="00782F46"/>
    <w:rsid w:val="00783BD9"/>
    <w:rsid w:val="00785472"/>
    <w:rsid w:val="007856BD"/>
    <w:rsid w:val="00785B11"/>
    <w:rsid w:val="00786739"/>
    <w:rsid w:val="00786C22"/>
    <w:rsid w:val="007878AA"/>
    <w:rsid w:val="00787980"/>
    <w:rsid w:val="00787A5B"/>
    <w:rsid w:val="00790410"/>
    <w:rsid w:val="00791B48"/>
    <w:rsid w:val="00792667"/>
    <w:rsid w:val="00792FAB"/>
    <w:rsid w:val="007932BE"/>
    <w:rsid w:val="00795027"/>
    <w:rsid w:val="00795C5D"/>
    <w:rsid w:val="007A0A3B"/>
    <w:rsid w:val="007A35F0"/>
    <w:rsid w:val="007A3724"/>
    <w:rsid w:val="007A40BC"/>
    <w:rsid w:val="007A4EC7"/>
    <w:rsid w:val="007A4FD3"/>
    <w:rsid w:val="007A606D"/>
    <w:rsid w:val="007A6FA9"/>
    <w:rsid w:val="007A75B3"/>
    <w:rsid w:val="007B0B4C"/>
    <w:rsid w:val="007B197A"/>
    <w:rsid w:val="007B4EB7"/>
    <w:rsid w:val="007B52F8"/>
    <w:rsid w:val="007B7AB6"/>
    <w:rsid w:val="007B7B35"/>
    <w:rsid w:val="007C03AD"/>
    <w:rsid w:val="007C0939"/>
    <w:rsid w:val="007C1293"/>
    <w:rsid w:val="007C2ABA"/>
    <w:rsid w:val="007C2ED4"/>
    <w:rsid w:val="007C472A"/>
    <w:rsid w:val="007C55E7"/>
    <w:rsid w:val="007C57A4"/>
    <w:rsid w:val="007C6055"/>
    <w:rsid w:val="007C670B"/>
    <w:rsid w:val="007C68A5"/>
    <w:rsid w:val="007C6B63"/>
    <w:rsid w:val="007C7AB6"/>
    <w:rsid w:val="007D0000"/>
    <w:rsid w:val="007D04C4"/>
    <w:rsid w:val="007D06D0"/>
    <w:rsid w:val="007D1106"/>
    <w:rsid w:val="007D2A4A"/>
    <w:rsid w:val="007D3D2B"/>
    <w:rsid w:val="007D4C1C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42AD"/>
    <w:rsid w:val="007E51CE"/>
    <w:rsid w:val="007E5439"/>
    <w:rsid w:val="007E57B9"/>
    <w:rsid w:val="007E61DD"/>
    <w:rsid w:val="007E7095"/>
    <w:rsid w:val="007E7C78"/>
    <w:rsid w:val="007F1281"/>
    <w:rsid w:val="007F1746"/>
    <w:rsid w:val="007F1936"/>
    <w:rsid w:val="007F1D8B"/>
    <w:rsid w:val="007F20BE"/>
    <w:rsid w:val="007F2611"/>
    <w:rsid w:val="007F2C9F"/>
    <w:rsid w:val="007F2DD2"/>
    <w:rsid w:val="007F5657"/>
    <w:rsid w:val="007F57AE"/>
    <w:rsid w:val="007F6709"/>
    <w:rsid w:val="007F6E7F"/>
    <w:rsid w:val="007F74A1"/>
    <w:rsid w:val="007F750A"/>
    <w:rsid w:val="007F76A0"/>
    <w:rsid w:val="0080022B"/>
    <w:rsid w:val="00801520"/>
    <w:rsid w:val="00801672"/>
    <w:rsid w:val="0080180D"/>
    <w:rsid w:val="0080264E"/>
    <w:rsid w:val="00803A90"/>
    <w:rsid w:val="008043F1"/>
    <w:rsid w:val="008058FA"/>
    <w:rsid w:val="00806250"/>
    <w:rsid w:val="00807CB0"/>
    <w:rsid w:val="00810CA2"/>
    <w:rsid w:val="0081323B"/>
    <w:rsid w:val="008163F3"/>
    <w:rsid w:val="00816C10"/>
    <w:rsid w:val="0081769B"/>
    <w:rsid w:val="00817984"/>
    <w:rsid w:val="00822A39"/>
    <w:rsid w:val="0082360A"/>
    <w:rsid w:val="00823E15"/>
    <w:rsid w:val="00823F8D"/>
    <w:rsid w:val="00826DDB"/>
    <w:rsid w:val="00830E48"/>
    <w:rsid w:val="00830FE1"/>
    <w:rsid w:val="0083180F"/>
    <w:rsid w:val="00831DCC"/>
    <w:rsid w:val="00832408"/>
    <w:rsid w:val="00832443"/>
    <w:rsid w:val="0083298D"/>
    <w:rsid w:val="00832AE3"/>
    <w:rsid w:val="00833E88"/>
    <w:rsid w:val="00833F1C"/>
    <w:rsid w:val="008341D0"/>
    <w:rsid w:val="008347A3"/>
    <w:rsid w:val="00835EFD"/>
    <w:rsid w:val="00836D70"/>
    <w:rsid w:val="00837A0F"/>
    <w:rsid w:val="00837DB4"/>
    <w:rsid w:val="008409F9"/>
    <w:rsid w:val="008418B4"/>
    <w:rsid w:val="00841E9A"/>
    <w:rsid w:val="00844604"/>
    <w:rsid w:val="00844E15"/>
    <w:rsid w:val="008468FA"/>
    <w:rsid w:val="00846B19"/>
    <w:rsid w:val="00846F62"/>
    <w:rsid w:val="00847AB9"/>
    <w:rsid w:val="00850635"/>
    <w:rsid w:val="008519EA"/>
    <w:rsid w:val="0085205B"/>
    <w:rsid w:val="008558F1"/>
    <w:rsid w:val="00857335"/>
    <w:rsid w:val="008602D2"/>
    <w:rsid w:val="008641C7"/>
    <w:rsid w:val="00864D67"/>
    <w:rsid w:val="00866166"/>
    <w:rsid w:val="00866812"/>
    <w:rsid w:val="0086729C"/>
    <w:rsid w:val="00870665"/>
    <w:rsid w:val="00871EB2"/>
    <w:rsid w:val="008722E6"/>
    <w:rsid w:val="00873843"/>
    <w:rsid w:val="008749AE"/>
    <w:rsid w:val="008759C9"/>
    <w:rsid w:val="0087601B"/>
    <w:rsid w:val="00876058"/>
    <w:rsid w:val="00876AA8"/>
    <w:rsid w:val="0087772E"/>
    <w:rsid w:val="00877B4C"/>
    <w:rsid w:val="00883092"/>
    <w:rsid w:val="008852FB"/>
    <w:rsid w:val="00885A02"/>
    <w:rsid w:val="00887480"/>
    <w:rsid w:val="0089098A"/>
    <w:rsid w:val="008909D4"/>
    <w:rsid w:val="0089203B"/>
    <w:rsid w:val="0089444F"/>
    <w:rsid w:val="00895DC0"/>
    <w:rsid w:val="008960B3"/>
    <w:rsid w:val="008966CD"/>
    <w:rsid w:val="008A0B57"/>
    <w:rsid w:val="008A1940"/>
    <w:rsid w:val="008A1EE6"/>
    <w:rsid w:val="008A1F3F"/>
    <w:rsid w:val="008A2486"/>
    <w:rsid w:val="008A4937"/>
    <w:rsid w:val="008A4CB3"/>
    <w:rsid w:val="008A5185"/>
    <w:rsid w:val="008A580D"/>
    <w:rsid w:val="008A5819"/>
    <w:rsid w:val="008A6A37"/>
    <w:rsid w:val="008B022E"/>
    <w:rsid w:val="008B2965"/>
    <w:rsid w:val="008B4373"/>
    <w:rsid w:val="008B493B"/>
    <w:rsid w:val="008B5461"/>
    <w:rsid w:val="008B5688"/>
    <w:rsid w:val="008B57BC"/>
    <w:rsid w:val="008B67C6"/>
    <w:rsid w:val="008B6AE8"/>
    <w:rsid w:val="008B77D2"/>
    <w:rsid w:val="008C0303"/>
    <w:rsid w:val="008C21D8"/>
    <w:rsid w:val="008C2A31"/>
    <w:rsid w:val="008C3A83"/>
    <w:rsid w:val="008C3DCC"/>
    <w:rsid w:val="008C3F12"/>
    <w:rsid w:val="008C46B9"/>
    <w:rsid w:val="008C6160"/>
    <w:rsid w:val="008C648A"/>
    <w:rsid w:val="008C7499"/>
    <w:rsid w:val="008C799F"/>
    <w:rsid w:val="008D014C"/>
    <w:rsid w:val="008D0164"/>
    <w:rsid w:val="008D0CDD"/>
    <w:rsid w:val="008D20DC"/>
    <w:rsid w:val="008D3101"/>
    <w:rsid w:val="008D41CE"/>
    <w:rsid w:val="008D4AC5"/>
    <w:rsid w:val="008D5267"/>
    <w:rsid w:val="008D53A2"/>
    <w:rsid w:val="008D5CEA"/>
    <w:rsid w:val="008D6E4E"/>
    <w:rsid w:val="008E0BCA"/>
    <w:rsid w:val="008E252B"/>
    <w:rsid w:val="008E29F7"/>
    <w:rsid w:val="008E31B0"/>
    <w:rsid w:val="008E32F4"/>
    <w:rsid w:val="008E4FE3"/>
    <w:rsid w:val="008E6CB5"/>
    <w:rsid w:val="008E6D26"/>
    <w:rsid w:val="008E74E0"/>
    <w:rsid w:val="008F0D3A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B97"/>
    <w:rsid w:val="00902CA7"/>
    <w:rsid w:val="0090382A"/>
    <w:rsid w:val="00904CEC"/>
    <w:rsid w:val="00904E68"/>
    <w:rsid w:val="00906339"/>
    <w:rsid w:val="00906981"/>
    <w:rsid w:val="00906E26"/>
    <w:rsid w:val="0091039A"/>
    <w:rsid w:val="00911666"/>
    <w:rsid w:val="00911A90"/>
    <w:rsid w:val="00911AED"/>
    <w:rsid w:val="00912371"/>
    <w:rsid w:val="00914602"/>
    <w:rsid w:val="00914A03"/>
    <w:rsid w:val="00914B08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3895"/>
    <w:rsid w:val="00924C63"/>
    <w:rsid w:val="00925230"/>
    <w:rsid w:val="009261D5"/>
    <w:rsid w:val="00931B0B"/>
    <w:rsid w:val="00931F65"/>
    <w:rsid w:val="00933737"/>
    <w:rsid w:val="009359DA"/>
    <w:rsid w:val="009361F1"/>
    <w:rsid w:val="00936B2A"/>
    <w:rsid w:val="00937620"/>
    <w:rsid w:val="00937F48"/>
    <w:rsid w:val="0094004B"/>
    <w:rsid w:val="0094109A"/>
    <w:rsid w:val="00941682"/>
    <w:rsid w:val="009425BF"/>
    <w:rsid w:val="009439BD"/>
    <w:rsid w:val="00943AA3"/>
    <w:rsid w:val="00944D2B"/>
    <w:rsid w:val="009500A3"/>
    <w:rsid w:val="00950D43"/>
    <w:rsid w:val="00954359"/>
    <w:rsid w:val="00954CDE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5C3C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C4B"/>
    <w:rsid w:val="009755C8"/>
    <w:rsid w:val="00976FE2"/>
    <w:rsid w:val="00977B47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86200"/>
    <w:rsid w:val="0099168C"/>
    <w:rsid w:val="00991EA8"/>
    <w:rsid w:val="0099212A"/>
    <w:rsid w:val="009928FA"/>
    <w:rsid w:val="00992FA9"/>
    <w:rsid w:val="0099494F"/>
    <w:rsid w:val="009957C6"/>
    <w:rsid w:val="009958DD"/>
    <w:rsid w:val="00995D0A"/>
    <w:rsid w:val="009961D6"/>
    <w:rsid w:val="00996504"/>
    <w:rsid w:val="0099721B"/>
    <w:rsid w:val="009972A8"/>
    <w:rsid w:val="009978E2"/>
    <w:rsid w:val="009A2254"/>
    <w:rsid w:val="009A3DD2"/>
    <w:rsid w:val="009A721F"/>
    <w:rsid w:val="009A765C"/>
    <w:rsid w:val="009A7BD1"/>
    <w:rsid w:val="009B0706"/>
    <w:rsid w:val="009B1024"/>
    <w:rsid w:val="009B2161"/>
    <w:rsid w:val="009B2926"/>
    <w:rsid w:val="009B2C35"/>
    <w:rsid w:val="009B30F6"/>
    <w:rsid w:val="009B37F6"/>
    <w:rsid w:val="009B3BE0"/>
    <w:rsid w:val="009B44A8"/>
    <w:rsid w:val="009B4627"/>
    <w:rsid w:val="009C2592"/>
    <w:rsid w:val="009C324A"/>
    <w:rsid w:val="009C4191"/>
    <w:rsid w:val="009C4605"/>
    <w:rsid w:val="009C5058"/>
    <w:rsid w:val="009D1AB0"/>
    <w:rsid w:val="009D1E51"/>
    <w:rsid w:val="009D2D0A"/>
    <w:rsid w:val="009D4AC4"/>
    <w:rsid w:val="009D4EAF"/>
    <w:rsid w:val="009D5148"/>
    <w:rsid w:val="009D523B"/>
    <w:rsid w:val="009D5F82"/>
    <w:rsid w:val="009D6221"/>
    <w:rsid w:val="009D7B98"/>
    <w:rsid w:val="009E027E"/>
    <w:rsid w:val="009E47BB"/>
    <w:rsid w:val="009E4BF4"/>
    <w:rsid w:val="009E5651"/>
    <w:rsid w:val="009E6955"/>
    <w:rsid w:val="009E7277"/>
    <w:rsid w:val="009E7A3C"/>
    <w:rsid w:val="009F03F2"/>
    <w:rsid w:val="009F19EA"/>
    <w:rsid w:val="009F2C3F"/>
    <w:rsid w:val="009F2CA4"/>
    <w:rsid w:val="009F393F"/>
    <w:rsid w:val="009F5304"/>
    <w:rsid w:val="009F6285"/>
    <w:rsid w:val="009F6818"/>
    <w:rsid w:val="009F692B"/>
    <w:rsid w:val="009F6C10"/>
    <w:rsid w:val="009F71E4"/>
    <w:rsid w:val="009F7F89"/>
    <w:rsid w:val="00A00B96"/>
    <w:rsid w:val="00A00FDA"/>
    <w:rsid w:val="00A01A35"/>
    <w:rsid w:val="00A01BEE"/>
    <w:rsid w:val="00A027A6"/>
    <w:rsid w:val="00A02979"/>
    <w:rsid w:val="00A02CA0"/>
    <w:rsid w:val="00A03BF3"/>
    <w:rsid w:val="00A0442B"/>
    <w:rsid w:val="00A0467A"/>
    <w:rsid w:val="00A11DF0"/>
    <w:rsid w:val="00A1234C"/>
    <w:rsid w:val="00A12C84"/>
    <w:rsid w:val="00A130F0"/>
    <w:rsid w:val="00A132DE"/>
    <w:rsid w:val="00A13716"/>
    <w:rsid w:val="00A150E1"/>
    <w:rsid w:val="00A153D4"/>
    <w:rsid w:val="00A154A7"/>
    <w:rsid w:val="00A15BF1"/>
    <w:rsid w:val="00A15FB2"/>
    <w:rsid w:val="00A21B92"/>
    <w:rsid w:val="00A21E16"/>
    <w:rsid w:val="00A22CC8"/>
    <w:rsid w:val="00A23C3F"/>
    <w:rsid w:val="00A303D9"/>
    <w:rsid w:val="00A308A9"/>
    <w:rsid w:val="00A3123B"/>
    <w:rsid w:val="00A32667"/>
    <w:rsid w:val="00A32D3E"/>
    <w:rsid w:val="00A33729"/>
    <w:rsid w:val="00A337B6"/>
    <w:rsid w:val="00A34288"/>
    <w:rsid w:val="00A34639"/>
    <w:rsid w:val="00A36823"/>
    <w:rsid w:val="00A36FFE"/>
    <w:rsid w:val="00A37587"/>
    <w:rsid w:val="00A37C91"/>
    <w:rsid w:val="00A41143"/>
    <w:rsid w:val="00A41673"/>
    <w:rsid w:val="00A42A5C"/>
    <w:rsid w:val="00A43195"/>
    <w:rsid w:val="00A43A4D"/>
    <w:rsid w:val="00A43E22"/>
    <w:rsid w:val="00A44A03"/>
    <w:rsid w:val="00A450BA"/>
    <w:rsid w:val="00A4529F"/>
    <w:rsid w:val="00A457AF"/>
    <w:rsid w:val="00A4583E"/>
    <w:rsid w:val="00A45D7E"/>
    <w:rsid w:val="00A471A2"/>
    <w:rsid w:val="00A4754A"/>
    <w:rsid w:val="00A47BD4"/>
    <w:rsid w:val="00A520D8"/>
    <w:rsid w:val="00A52187"/>
    <w:rsid w:val="00A5294C"/>
    <w:rsid w:val="00A53CF1"/>
    <w:rsid w:val="00A54F4C"/>
    <w:rsid w:val="00A55909"/>
    <w:rsid w:val="00A55C13"/>
    <w:rsid w:val="00A56384"/>
    <w:rsid w:val="00A56F82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0FA4"/>
    <w:rsid w:val="00A71949"/>
    <w:rsid w:val="00A727FA"/>
    <w:rsid w:val="00A72F1C"/>
    <w:rsid w:val="00A7459B"/>
    <w:rsid w:val="00A74A64"/>
    <w:rsid w:val="00A75102"/>
    <w:rsid w:val="00A76E76"/>
    <w:rsid w:val="00A80013"/>
    <w:rsid w:val="00A80693"/>
    <w:rsid w:val="00A819E4"/>
    <w:rsid w:val="00A81D50"/>
    <w:rsid w:val="00A8294B"/>
    <w:rsid w:val="00A82BED"/>
    <w:rsid w:val="00A83DE1"/>
    <w:rsid w:val="00A84FA7"/>
    <w:rsid w:val="00A86F66"/>
    <w:rsid w:val="00A905B8"/>
    <w:rsid w:val="00A91EE6"/>
    <w:rsid w:val="00A928F0"/>
    <w:rsid w:val="00A92D64"/>
    <w:rsid w:val="00A94216"/>
    <w:rsid w:val="00A94487"/>
    <w:rsid w:val="00A951F8"/>
    <w:rsid w:val="00A97AEC"/>
    <w:rsid w:val="00A97E4D"/>
    <w:rsid w:val="00AA00F7"/>
    <w:rsid w:val="00AA03D4"/>
    <w:rsid w:val="00AA1329"/>
    <w:rsid w:val="00AA152C"/>
    <w:rsid w:val="00AA21A4"/>
    <w:rsid w:val="00AA74E2"/>
    <w:rsid w:val="00AA7B70"/>
    <w:rsid w:val="00AA7DE0"/>
    <w:rsid w:val="00AB3D5A"/>
    <w:rsid w:val="00AB64A5"/>
    <w:rsid w:val="00AB7843"/>
    <w:rsid w:val="00AC03D5"/>
    <w:rsid w:val="00AC1CE2"/>
    <w:rsid w:val="00AC31CA"/>
    <w:rsid w:val="00AC33AF"/>
    <w:rsid w:val="00AC6174"/>
    <w:rsid w:val="00AC774F"/>
    <w:rsid w:val="00AD1890"/>
    <w:rsid w:val="00AD1994"/>
    <w:rsid w:val="00AD279C"/>
    <w:rsid w:val="00AD2E12"/>
    <w:rsid w:val="00AD6119"/>
    <w:rsid w:val="00AE02FA"/>
    <w:rsid w:val="00AE0631"/>
    <w:rsid w:val="00AE0786"/>
    <w:rsid w:val="00AE1C61"/>
    <w:rsid w:val="00AE20C4"/>
    <w:rsid w:val="00AE2774"/>
    <w:rsid w:val="00AE2DAE"/>
    <w:rsid w:val="00AE312D"/>
    <w:rsid w:val="00AE4FE8"/>
    <w:rsid w:val="00AE5C2F"/>
    <w:rsid w:val="00AE6758"/>
    <w:rsid w:val="00AE681A"/>
    <w:rsid w:val="00AE6AA3"/>
    <w:rsid w:val="00AE6FC6"/>
    <w:rsid w:val="00AE7188"/>
    <w:rsid w:val="00AE7CCE"/>
    <w:rsid w:val="00AF0F83"/>
    <w:rsid w:val="00AF33AA"/>
    <w:rsid w:val="00AF7276"/>
    <w:rsid w:val="00AF787A"/>
    <w:rsid w:val="00AF7A9E"/>
    <w:rsid w:val="00B03082"/>
    <w:rsid w:val="00B0429B"/>
    <w:rsid w:val="00B04AAE"/>
    <w:rsid w:val="00B04E76"/>
    <w:rsid w:val="00B0576B"/>
    <w:rsid w:val="00B058F3"/>
    <w:rsid w:val="00B07823"/>
    <w:rsid w:val="00B10325"/>
    <w:rsid w:val="00B1079F"/>
    <w:rsid w:val="00B12189"/>
    <w:rsid w:val="00B122CC"/>
    <w:rsid w:val="00B138B7"/>
    <w:rsid w:val="00B13E78"/>
    <w:rsid w:val="00B15B35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C97"/>
    <w:rsid w:val="00B2796C"/>
    <w:rsid w:val="00B30A36"/>
    <w:rsid w:val="00B31761"/>
    <w:rsid w:val="00B320DA"/>
    <w:rsid w:val="00B3458E"/>
    <w:rsid w:val="00B3489F"/>
    <w:rsid w:val="00B351C4"/>
    <w:rsid w:val="00B370F4"/>
    <w:rsid w:val="00B37BFE"/>
    <w:rsid w:val="00B403C6"/>
    <w:rsid w:val="00B404D6"/>
    <w:rsid w:val="00B40697"/>
    <w:rsid w:val="00B416A4"/>
    <w:rsid w:val="00B419B1"/>
    <w:rsid w:val="00B42241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62BD3"/>
    <w:rsid w:val="00B63EF7"/>
    <w:rsid w:val="00B64F4D"/>
    <w:rsid w:val="00B65575"/>
    <w:rsid w:val="00B67301"/>
    <w:rsid w:val="00B70AED"/>
    <w:rsid w:val="00B7121C"/>
    <w:rsid w:val="00B71BCC"/>
    <w:rsid w:val="00B744C6"/>
    <w:rsid w:val="00B745A5"/>
    <w:rsid w:val="00B76D16"/>
    <w:rsid w:val="00B80CDF"/>
    <w:rsid w:val="00B83856"/>
    <w:rsid w:val="00B8544D"/>
    <w:rsid w:val="00B87228"/>
    <w:rsid w:val="00B873C8"/>
    <w:rsid w:val="00B9228A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B0750"/>
    <w:rsid w:val="00BB11D5"/>
    <w:rsid w:val="00BB1443"/>
    <w:rsid w:val="00BB3E8A"/>
    <w:rsid w:val="00BB4866"/>
    <w:rsid w:val="00BB49AC"/>
    <w:rsid w:val="00BB64A6"/>
    <w:rsid w:val="00BB73A0"/>
    <w:rsid w:val="00BC034C"/>
    <w:rsid w:val="00BC1257"/>
    <w:rsid w:val="00BC2A86"/>
    <w:rsid w:val="00BC3486"/>
    <w:rsid w:val="00BC3A49"/>
    <w:rsid w:val="00BC4B86"/>
    <w:rsid w:val="00BC5CA5"/>
    <w:rsid w:val="00BC6042"/>
    <w:rsid w:val="00BC66D9"/>
    <w:rsid w:val="00BC69FE"/>
    <w:rsid w:val="00BC7519"/>
    <w:rsid w:val="00BD07D8"/>
    <w:rsid w:val="00BD09EB"/>
    <w:rsid w:val="00BD0EF7"/>
    <w:rsid w:val="00BD2AB1"/>
    <w:rsid w:val="00BD43E4"/>
    <w:rsid w:val="00BD481F"/>
    <w:rsid w:val="00BE16FC"/>
    <w:rsid w:val="00BE1A5F"/>
    <w:rsid w:val="00BE37D8"/>
    <w:rsid w:val="00BE41B1"/>
    <w:rsid w:val="00BE5178"/>
    <w:rsid w:val="00BE6290"/>
    <w:rsid w:val="00BE750A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535"/>
    <w:rsid w:val="00C045DC"/>
    <w:rsid w:val="00C05C44"/>
    <w:rsid w:val="00C06213"/>
    <w:rsid w:val="00C06E6E"/>
    <w:rsid w:val="00C0752B"/>
    <w:rsid w:val="00C07597"/>
    <w:rsid w:val="00C07677"/>
    <w:rsid w:val="00C12B7A"/>
    <w:rsid w:val="00C1348A"/>
    <w:rsid w:val="00C1494F"/>
    <w:rsid w:val="00C14CF1"/>
    <w:rsid w:val="00C15A5D"/>
    <w:rsid w:val="00C16A16"/>
    <w:rsid w:val="00C1795B"/>
    <w:rsid w:val="00C17EB1"/>
    <w:rsid w:val="00C2053C"/>
    <w:rsid w:val="00C2071E"/>
    <w:rsid w:val="00C20993"/>
    <w:rsid w:val="00C218DD"/>
    <w:rsid w:val="00C233B1"/>
    <w:rsid w:val="00C2561B"/>
    <w:rsid w:val="00C25BCC"/>
    <w:rsid w:val="00C260E3"/>
    <w:rsid w:val="00C268E5"/>
    <w:rsid w:val="00C3224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2ABC"/>
    <w:rsid w:val="00C4590B"/>
    <w:rsid w:val="00C46F60"/>
    <w:rsid w:val="00C478C1"/>
    <w:rsid w:val="00C509E5"/>
    <w:rsid w:val="00C515DE"/>
    <w:rsid w:val="00C53214"/>
    <w:rsid w:val="00C5492A"/>
    <w:rsid w:val="00C54C7E"/>
    <w:rsid w:val="00C54C8B"/>
    <w:rsid w:val="00C57522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78F2"/>
    <w:rsid w:val="00C7160C"/>
    <w:rsid w:val="00C72C4D"/>
    <w:rsid w:val="00C74822"/>
    <w:rsid w:val="00C75170"/>
    <w:rsid w:val="00C75216"/>
    <w:rsid w:val="00C76904"/>
    <w:rsid w:val="00C77DEE"/>
    <w:rsid w:val="00C80B22"/>
    <w:rsid w:val="00C80D9E"/>
    <w:rsid w:val="00C80E67"/>
    <w:rsid w:val="00C80F17"/>
    <w:rsid w:val="00C81302"/>
    <w:rsid w:val="00C81770"/>
    <w:rsid w:val="00C83012"/>
    <w:rsid w:val="00C84F03"/>
    <w:rsid w:val="00C874DB"/>
    <w:rsid w:val="00C8754B"/>
    <w:rsid w:val="00C87F2A"/>
    <w:rsid w:val="00C90088"/>
    <w:rsid w:val="00C9033D"/>
    <w:rsid w:val="00C9095F"/>
    <w:rsid w:val="00C91451"/>
    <w:rsid w:val="00C91481"/>
    <w:rsid w:val="00C93151"/>
    <w:rsid w:val="00C93323"/>
    <w:rsid w:val="00C93561"/>
    <w:rsid w:val="00C944F9"/>
    <w:rsid w:val="00C94D64"/>
    <w:rsid w:val="00C96D12"/>
    <w:rsid w:val="00CA035C"/>
    <w:rsid w:val="00CA15B9"/>
    <w:rsid w:val="00CA1E59"/>
    <w:rsid w:val="00CA2185"/>
    <w:rsid w:val="00CA24BA"/>
    <w:rsid w:val="00CA4484"/>
    <w:rsid w:val="00CA4737"/>
    <w:rsid w:val="00CA6C1E"/>
    <w:rsid w:val="00CA7882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319C"/>
    <w:rsid w:val="00CC449B"/>
    <w:rsid w:val="00CC490D"/>
    <w:rsid w:val="00CC596A"/>
    <w:rsid w:val="00CC6326"/>
    <w:rsid w:val="00CC65BA"/>
    <w:rsid w:val="00CC7506"/>
    <w:rsid w:val="00CD0158"/>
    <w:rsid w:val="00CD0ACB"/>
    <w:rsid w:val="00CD12CB"/>
    <w:rsid w:val="00CD16D8"/>
    <w:rsid w:val="00CD4FA2"/>
    <w:rsid w:val="00CD5961"/>
    <w:rsid w:val="00CD5C94"/>
    <w:rsid w:val="00CE056E"/>
    <w:rsid w:val="00CE06B4"/>
    <w:rsid w:val="00CE182D"/>
    <w:rsid w:val="00CE4C66"/>
    <w:rsid w:val="00CE59F3"/>
    <w:rsid w:val="00CF387C"/>
    <w:rsid w:val="00CF3D9C"/>
    <w:rsid w:val="00CF4AB6"/>
    <w:rsid w:val="00CF5342"/>
    <w:rsid w:val="00CF68BE"/>
    <w:rsid w:val="00CF7384"/>
    <w:rsid w:val="00D00844"/>
    <w:rsid w:val="00D02789"/>
    <w:rsid w:val="00D02F63"/>
    <w:rsid w:val="00D03E85"/>
    <w:rsid w:val="00D03EF6"/>
    <w:rsid w:val="00D0561D"/>
    <w:rsid w:val="00D062A5"/>
    <w:rsid w:val="00D073F1"/>
    <w:rsid w:val="00D074D7"/>
    <w:rsid w:val="00D11F75"/>
    <w:rsid w:val="00D12295"/>
    <w:rsid w:val="00D12E60"/>
    <w:rsid w:val="00D140AB"/>
    <w:rsid w:val="00D147A9"/>
    <w:rsid w:val="00D14E8A"/>
    <w:rsid w:val="00D15A6B"/>
    <w:rsid w:val="00D15FB6"/>
    <w:rsid w:val="00D16A3F"/>
    <w:rsid w:val="00D16AB9"/>
    <w:rsid w:val="00D17CFE"/>
    <w:rsid w:val="00D17DDD"/>
    <w:rsid w:val="00D21408"/>
    <w:rsid w:val="00D21E89"/>
    <w:rsid w:val="00D2233C"/>
    <w:rsid w:val="00D228A3"/>
    <w:rsid w:val="00D23122"/>
    <w:rsid w:val="00D24FA9"/>
    <w:rsid w:val="00D258D5"/>
    <w:rsid w:val="00D262EA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3DA"/>
    <w:rsid w:val="00D42934"/>
    <w:rsid w:val="00D44026"/>
    <w:rsid w:val="00D4407E"/>
    <w:rsid w:val="00D45336"/>
    <w:rsid w:val="00D46628"/>
    <w:rsid w:val="00D467E6"/>
    <w:rsid w:val="00D4741C"/>
    <w:rsid w:val="00D477F9"/>
    <w:rsid w:val="00D5030F"/>
    <w:rsid w:val="00D541D1"/>
    <w:rsid w:val="00D547EC"/>
    <w:rsid w:val="00D54C68"/>
    <w:rsid w:val="00D575CA"/>
    <w:rsid w:val="00D57919"/>
    <w:rsid w:val="00D57FE7"/>
    <w:rsid w:val="00D6152E"/>
    <w:rsid w:val="00D61D50"/>
    <w:rsid w:val="00D6394A"/>
    <w:rsid w:val="00D63B33"/>
    <w:rsid w:val="00D63BF9"/>
    <w:rsid w:val="00D64647"/>
    <w:rsid w:val="00D6509B"/>
    <w:rsid w:val="00D65C04"/>
    <w:rsid w:val="00D67656"/>
    <w:rsid w:val="00D70ACD"/>
    <w:rsid w:val="00D71D43"/>
    <w:rsid w:val="00D71F7A"/>
    <w:rsid w:val="00D7265A"/>
    <w:rsid w:val="00D7353A"/>
    <w:rsid w:val="00D73CC3"/>
    <w:rsid w:val="00D83238"/>
    <w:rsid w:val="00D84085"/>
    <w:rsid w:val="00D844FB"/>
    <w:rsid w:val="00D85483"/>
    <w:rsid w:val="00D85F66"/>
    <w:rsid w:val="00D86AF5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7587"/>
    <w:rsid w:val="00D976CF"/>
    <w:rsid w:val="00D97D0C"/>
    <w:rsid w:val="00DA060E"/>
    <w:rsid w:val="00DA145B"/>
    <w:rsid w:val="00DA2E15"/>
    <w:rsid w:val="00DA342F"/>
    <w:rsid w:val="00DA5CD5"/>
    <w:rsid w:val="00DA6F02"/>
    <w:rsid w:val="00DA7B40"/>
    <w:rsid w:val="00DB009A"/>
    <w:rsid w:val="00DB0487"/>
    <w:rsid w:val="00DB1E81"/>
    <w:rsid w:val="00DB3436"/>
    <w:rsid w:val="00DB3C44"/>
    <w:rsid w:val="00DC01DA"/>
    <w:rsid w:val="00DC068B"/>
    <w:rsid w:val="00DC0976"/>
    <w:rsid w:val="00DC1572"/>
    <w:rsid w:val="00DC2C34"/>
    <w:rsid w:val="00DC3813"/>
    <w:rsid w:val="00DC41BD"/>
    <w:rsid w:val="00DC4258"/>
    <w:rsid w:val="00DC5828"/>
    <w:rsid w:val="00DC6F3F"/>
    <w:rsid w:val="00DC6F8E"/>
    <w:rsid w:val="00DC7448"/>
    <w:rsid w:val="00DD0030"/>
    <w:rsid w:val="00DD07EA"/>
    <w:rsid w:val="00DD1B7A"/>
    <w:rsid w:val="00DD1D8D"/>
    <w:rsid w:val="00DE0752"/>
    <w:rsid w:val="00DE1444"/>
    <w:rsid w:val="00DE1561"/>
    <w:rsid w:val="00DE19A3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6814"/>
    <w:rsid w:val="00DF77B1"/>
    <w:rsid w:val="00DF7BED"/>
    <w:rsid w:val="00E04067"/>
    <w:rsid w:val="00E0589F"/>
    <w:rsid w:val="00E059CC"/>
    <w:rsid w:val="00E0765A"/>
    <w:rsid w:val="00E07794"/>
    <w:rsid w:val="00E077E6"/>
    <w:rsid w:val="00E11A5D"/>
    <w:rsid w:val="00E1285C"/>
    <w:rsid w:val="00E129DF"/>
    <w:rsid w:val="00E1429D"/>
    <w:rsid w:val="00E14399"/>
    <w:rsid w:val="00E150CC"/>
    <w:rsid w:val="00E16BE2"/>
    <w:rsid w:val="00E17BFA"/>
    <w:rsid w:val="00E17C23"/>
    <w:rsid w:val="00E20F53"/>
    <w:rsid w:val="00E23D90"/>
    <w:rsid w:val="00E24C21"/>
    <w:rsid w:val="00E24D98"/>
    <w:rsid w:val="00E2743B"/>
    <w:rsid w:val="00E27EC3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2749"/>
    <w:rsid w:val="00E42E90"/>
    <w:rsid w:val="00E438D9"/>
    <w:rsid w:val="00E44AF0"/>
    <w:rsid w:val="00E44B79"/>
    <w:rsid w:val="00E45C29"/>
    <w:rsid w:val="00E47072"/>
    <w:rsid w:val="00E528EF"/>
    <w:rsid w:val="00E53DC3"/>
    <w:rsid w:val="00E55A9A"/>
    <w:rsid w:val="00E55C87"/>
    <w:rsid w:val="00E5653E"/>
    <w:rsid w:val="00E56FCF"/>
    <w:rsid w:val="00E57204"/>
    <w:rsid w:val="00E60164"/>
    <w:rsid w:val="00E601F1"/>
    <w:rsid w:val="00E60B81"/>
    <w:rsid w:val="00E625B2"/>
    <w:rsid w:val="00E63F42"/>
    <w:rsid w:val="00E641AE"/>
    <w:rsid w:val="00E65F55"/>
    <w:rsid w:val="00E66160"/>
    <w:rsid w:val="00E6761E"/>
    <w:rsid w:val="00E73123"/>
    <w:rsid w:val="00E73831"/>
    <w:rsid w:val="00E73AD3"/>
    <w:rsid w:val="00E73F84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086"/>
    <w:rsid w:val="00E90B8F"/>
    <w:rsid w:val="00E91342"/>
    <w:rsid w:val="00E919A3"/>
    <w:rsid w:val="00E92DD1"/>
    <w:rsid w:val="00E9345D"/>
    <w:rsid w:val="00E9442A"/>
    <w:rsid w:val="00E94A82"/>
    <w:rsid w:val="00E94D04"/>
    <w:rsid w:val="00E97CED"/>
    <w:rsid w:val="00EA0B20"/>
    <w:rsid w:val="00EA2151"/>
    <w:rsid w:val="00EA23CA"/>
    <w:rsid w:val="00EA3A76"/>
    <w:rsid w:val="00EA404D"/>
    <w:rsid w:val="00EA5ED4"/>
    <w:rsid w:val="00EA621B"/>
    <w:rsid w:val="00EA6D3B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2298"/>
    <w:rsid w:val="00EC37F6"/>
    <w:rsid w:val="00EC4613"/>
    <w:rsid w:val="00EC49CF"/>
    <w:rsid w:val="00EC552D"/>
    <w:rsid w:val="00EC6B3B"/>
    <w:rsid w:val="00EC7584"/>
    <w:rsid w:val="00ED207C"/>
    <w:rsid w:val="00ED392F"/>
    <w:rsid w:val="00ED44E2"/>
    <w:rsid w:val="00ED4BA1"/>
    <w:rsid w:val="00ED5178"/>
    <w:rsid w:val="00ED59E7"/>
    <w:rsid w:val="00ED74FF"/>
    <w:rsid w:val="00EE18FB"/>
    <w:rsid w:val="00EE24A8"/>
    <w:rsid w:val="00EE29AB"/>
    <w:rsid w:val="00EE2EB0"/>
    <w:rsid w:val="00EE474D"/>
    <w:rsid w:val="00EE4A40"/>
    <w:rsid w:val="00EE653F"/>
    <w:rsid w:val="00EE7239"/>
    <w:rsid w:val="00EE7CA2"/>
    <w:rsid w:val="00EF361A"/>
    <w:rsid w:val="00EF3A27"/>
    <w:rsid w:val="00EF3DFF"/>
    <w:rsid w:val="00EF4879"/>
    <w:rsid w:val="00EF5832"/>
    <w:rsid w:val="00EF5E1E"/>
    <w:rsid w:val="00EF6678"/>
    <w:rsid w:val="00EF696B"/>
    <w:rsid w:val="00EF72FE"/>
    <w:rsid w:val="00F0169A"/>
    <w:rsid w:val="00F016E7"/>
    <w:rsid w:val="00F01B68"/>
    <w:rsid w:val="00F0324B"/>
    <w:rsid w:val="00F045F1"/>
    <w:rsid w:val="00F05C3A"/>
    <w:rsid w:val="00F05E2A"/>
    <w:rsid w:val="00F073FC"/>
    <w:rsid w:val="00F10FAD"/>
    <w:rsid w:val="00F1201F"/>
    <w:rsid w:val="00F13A7B"/>
    <w:rsid w:val="00F13E81"/>
    <w:rsid w:val="00F149D3"/>
    <w:rsid w:val="00F162BF"/>
    <w:rsid w:val="00F16C87"/>
    <w:rsid w:val="00F170AD"/>
    <w:rsid w:val="00F21476"/>
    <w:rsid w:val="00F21C5B"/>
    <w:rsid w:val="00F22520"/>
    <w:rsid w:val="00F24392"/>
    <w:rsid w:val="00F2627C"/>
    <w:rsid w:val="00F26715"/>
    <w:rsid w:val="00F27864"/>
    <w:rsid w:val="00F30A8C"/>
    <w:rsid w:val="00F310A1"/>
    <w:rsid w:val="00F322C1"/>
    <w:rsid w:val="00F32B13"/>
    <w:rsid w:val="00F330F2"/>
    <w:rsid w:val="00F3390D"/>
    <w:rsid w:val="00F345CF"/>
    <w:rsid w:val="00F347A0"/>
    <w:rsid w:val="00F35B45"/>
    <w:rsid w:val="00F3778A"/>
    <w:rsid w:val="00F37D0C"/>
    <w:rsid w:val="00F41801"/>
    <w:rsid w:val="00F42FBB"/>
    <w:rsid w:val="00F43E2B"/>
    <w:rsid w:val="00F43F6B"/>
    <w:rsid w:val="00F45B55"/>
    <w:rsid w:val="00F45EF8"/>
    <w:rsid w:val="00F46B87"/>
    <w:rsid w:val="00F514E8"/>
    <w:rsid w:val="00F51A88"/>
    <w:rsid w:val="00F523AE"/>
    <w:rsid w:val="00F52C5D"/>
    <w:rsid w:val="00F53FA2"/>
    <w:rsid w:val="00F55A09"/>
    <w:rsid w:val="00F60AF7"/>
    <w:rsid w:val="00F61943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83139"/>
    <w:rsid w:val="00F83CEC"/>
    <w:rsid w:val="00F8761B"/>
    <w:rsid w:val="00F879F7"/>
    <w:rsid w:val="00F87DF5"/>
    <w:rsid w:val="00F87F4C"/>
    <w:rsid w:val="00F91CD5"/>
    <w:rsid w:val="00F9326F"/>
    <w:rsid w:val="00F94A9D"/>
    <w:rsid w:val="00F9559B"/>
    <w:rsid w:val="00F95631"/>
    <w:rsid w:val="00F95774"/>
    <w:rsid w:val="00F96450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40FF"/>
    <w:rsid w:val="00FA6C1C"/>
    <w:rsid w:val="00FB0E9E"/>
    <w:rsid w:val="00FB1178"/>
    <w:rsid w:val="00FB1B02"/>
    <w:rsid w:val="00FB2B63"/>
    <w:rsid w:val="00FB3274"/>
    <w:rsid w:val="00FB36B2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7C1"/>
    <w:rsid w:val="00FC4BFE"/>
    <w:rsid w:val="00FC4E9C"/>
    <w:rsid w:val="00FC5999"/>
    <w:rsid w:val="00FC64F1"/>
    <w:rsid w:val="00FC6ABD"/>
    <w:rsid w:val="00FC7C10"/>
    <w:rsid w:val="00FD0ED0"/>
    <w:rsid w:val="00FD18CF"/>
    <w:rsid w:val="00FD26C4"/>
    <w:rsid w:val="00FD28AF"/>
    <w:rsid w:val="00FD3047"/>
    <w:rsid w:val="00FD36BE"/>
    <w:rsid w:val="00FD41D9"/>
    <w:rsid w:val="00FD41FD"/>
    <w:rsid w:val="00FD62E9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784"/>
    <w:rsid w:val="00FE4EC9"/>
    <w:rsid w:val="00FE6040"/>
    <w:rsid w:val="00FE6CC5"/>
    <w:rsid w:val="00FF08AE"/>
    <w:rsid w:val="00FF0F61"/>
    <w:rsid w:val="00FF2572"/>
    <w:rsid w:val="00FF35C3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F35DB4DB-0C11-49FB-9AD6-696E4C78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2C1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  <w:style w:type="character" w:customStyle="1" w:styleId="wacimagecontainer">
    <w:name w:val="wacimagecontainer"/>
    <w:basedOn w:val="DefaultParagraphFont"/>
    <w:rsid w:val="009B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2.xml><?xml version="1.0" encoding="utf-8"?>
<ds:datastoreItem xmlns:ds="http://schemas.openxmlformats.org/officeDocument/2006/customXml" ds:itemID="{C69F5B1F-88AD-49C8-9903-6C6D8597E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026CE-AA0A-4E4E-824D-5F92AEF880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1</TotalTime>
  <Pages>5</Pages>
  <Words>1075</Words>
  <Characters>7027</Characters>
  <Application>Microsoft Office Word</Application>
  <DocSecurity>0</DocSecurity>
  <Lines>292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RFC_AES_0145_SDEV-RFC-IAR-UCCAES2002-v1.00</vt:lpstr>
    </vt:vector>
  </TitlesOfParts>
  <Company>European Commission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SOFT-DEV</dc:creator>
  <cp:keywords/>
  <cp:lastModifiedBy>RADU Nicolae-Adrian (TAXUD-EXT)</cp:lastModifiedBy>
  <cp:revision>3</cp:revision>
  <cp:lastPrinted>2014-03-21T19:31:00Z</cp:lastPrinted>
  <dcterms:created xsi:type="dcterms:W3CDTF">2025-02-12T18:32:00Z</dcterms:created>
  <dcterms:modified xsi:type="dcterms:W3CDTF">2025-02-12T18:32:00Z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SfRFilename">
    <vt:lpwstr>| RFC_AES_0172_SDEV-RFC-IAR-UCCAES2530-v0.20.docx</vt:lpwstr>
  </property>
  <property fmtid="{D5CDD505-2E9C-101B-9397-08002B2CF9AE}" pid="19" name="QCNumber">
    <vt:lpwstr>QC51644</vt:lpwstr>
  </property>
</Properties>
</file>